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8E58C0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8E58C0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8E58C0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от "_</w:t>
      </w:r>
      <w:r w:rsidR="002512F5">
        <w:rPr>
          <w:rFonts w:ascii="Times New Roman" w:hAnsi="Times New Roman"/>
          <w:sz w:val="24"/>
          <w:szCs w:val="24"/>
          <w:u w:val="single"/>
          <w:lang w:eastAsia="ru-RU"/>
        </w:rPr>
        <w:t>1</w:t>
      </w:r>
      <w:r w:rsidR="00700082">
        <w:rPr>
          <w:rFonts w:ascii="Times New Roman" w:hAnsi="Times New Roman"/>
          <w:sz w:val="24"/>
          <w:szCs w:val="24"/>
          <w:u w:val="single"/>
          <w:lang w:eastAsia="ru-RU"/>
        </w:rPr>
        <w:t>7</w:t>
      </w:r>
      <w:bookmarkStart w:id="0" w:name="_GoBack"/>
      <w:bookmarkEnd w:id="0"/>
      <w:r w:rsidRPr="008E58C0">
        <w:rPr>
          <w:rFonts w:ascii="Times New Roman" w:hAnsi="Times New Roman"/>
          <w:sz w:val="24"/>
          <w:szCs w:val="24"/>
          <w:lang w:eastAsia="ru-RU"/>
        </w:rPr>
        <w:t>_"_</w:t>
      </w:r>
      <w:r w:rsidR="002512F5">
        <w:rPr>
          <w:rFonts w:ascii="Times New Roman" w:hAnsi="Times New Roman"/>
          <w:sz w:val="24"/>
          <w:szCs w:val="24"/>
          <w:u w:val="single"/>
          <w:lang w:eastAsia="ru-RU"/>
        </w:rPr>
        <w:t>мая</w:t>
      </w:r>
      <w:r w:rsidRPr="008E58C0">
        <w:rPr>
          <w:rFonts w:ascii="Times New Roman" w:hAnsi="Times New Roman"/>
          <w:sz w:val="24"/>
          <w:szCs w:val="24"/>
          <w:lang w:eastAsia="ru-RU"/>
        </w:rPr>
        <w:t>_ 201</w:t>
      </w:r>
      <w:r w:rsidR="002512F5">
        <w:rPr>
          <w:rFonts w:ascii="Times New Roman" w:hAnsi="Times New Roman"/>
          <w:sz w:val="24"/>
          <w:szCs w:val="24"/>
          <w:lang w:eastAsia="ru-RU"/>
        </w:rPr>
        <w:t>8</w:t>
      </w:r>
      <w:r w:rsidRPr="008E58C0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Pr="00171885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2"/>
          <w:szCs w:val="22"/>
        </w:rPr>
      </w:pPr>
    </w:p>
    <w:p w:rsidR="006D60E2" w:rsidRPr="00884379" w:rsidRDefault="006D60E2" w:rsidP="00884379">
      <w:pPr>
        <w:overflowPunct/>
        <w:autoSpaceDE/>
        <w:autoSpaceDN/>
        <w:adjustRightInd/>
        <w:spacing w:after="200" w:line="276" w:lineRule="auto"/>
        <w:ind w:firstLine="85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884379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6D60E2" w:rsidRPr="00884379" w:rsidRDefault="006D60E2" w:rsidP="00884379">
      <w:pPr>
        <w:overflowPunct/>
        <w:autoSpaceDE/>
        <w:autoSpaceDN/>
        <w:adjustRightInd/>
        <w:ind w:firstLine="851"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884379">
        <w:rPr>
          <w:rFonts w:ascii="Times New Roman" w:eastAsia="Calibri" w:hAnsi="Times New Roman"/>
          <w:i/>
          <w:sz w:val="24"/>
          <w:szCs w:val="24"/>
        </w:rPr>
        <w:t xml:space="preserve">Государственного налогового инспектора </w:t>
      </w:r>
    </w:p>
    <w:p w:rsidR="006D60E2" w:rsidRPr="00884379" w:rsidRDefault="006D60E2" w:rsidP="00884379">
      <w:pPr>
        <w:overflowPunct/>
        <w:autoSpaceDE/>
        <w:autoSpaceDN/>
        <w:adjustRightInd/>
        <w:ind w:firstLine="851"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884379">
        <w:rPr>
          <w:rFonts w:ascii="Times New Roman" w:eastAsia="Calibri" w:hAnsi="Times New Roman"/>
          <w:i/>
          <w:sz w:val="24"/>
          <w:szCs w:val="24"/>
        </w:rPr>
        <w:t xml:space="preserve">отдела камеральных проверок № 1 </w:t>
      </w:r>
    </w:p>
    <w:p w:rsidR="006D60E2" w:rsidRPr="00884379" w:rsidRDefault="006D60E2" w:rsidP="00884379">
      <w:pPr>
        <w:overflowPunct/>
        <w:autoSpaceDE/>
        <w:autoSpaceDN/>
        <w:adjustRightInd/>
        <w:ind w:firstLine="851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Межрайонной инспекции Федеральной </w:t>
      </w:r>
    </w:p>
    <w:p w:rsidR="006D60E2" w:rsidRPr="00884379" w:rsidRDefault="006D60E2" w:rsidP="00884379">
      <w:pPr>
        <w:overflowPunct/>
        <w:autoSpaceDE/>
        <w:autoSpaceDN/>
        <w:adjustRightInd/>
        <w:ind w:firstLine="851"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6D60E2" w:rsidRPr="00884379" w:rsidRDefault="006D60E2" w:rsidP="00884379">
      <w:pPr>
        <w:overflowPunct/>
        <w:autoSpaceDE/>
        <w:autoSpaceDN/>
        <w:adjustRightInd/>
        <w:spacing w:after="120"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D60E2" w:rsidRPr="00884379" w:rsidRDefault="006D60E2" w:rsidP="00884379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0" w:firstLine="85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1" w:name="_Toc404604190"/>
      <w:bookmarkStart w:id="2" w:name="_Toc406419299"/>
      <w:bookmarkStart w:id="3" w:name="_Toc479853582"/>
      <w:r w:rsidRPr="00884379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1"/>
      <w:bookmarkEnd w:id="2"/>
      <w:bookmarkEnd w:id="3"/>
    </w:p>
    <w:p w:rsidR="006D60E2" w:rsidRPr="00884379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Pr="00884379">
        <w:rPr>
          <w:rFonts w:ascii="Times New Roman" w:eastAsia="Calibri" w:hAnsi="Times New Roman"/>
          <w:i/>
          <w:sz w:val="24"/>
          <w:szCs w:val="24"/>
        </w:rPr>
        <w:t>государственного налогового инспектора отдела камеральных проверок № 1</w:t>
      </w:r>
      <w:r w:rsidRPr="00884379">
        <w:rPr>
          <w:rFonts w:ascii="Times New Roman" w:eastAsia="Calibri" w:hAnsi="Times New Roman"/>
          <w:sz w:val="24"/>
          <w:szCs w:val="24"/>
        </w:rPr>
        <w:t xml:space="preserve"> относится к </w:t>
      </w:r>
      <w:r w:rsidRPr="00884379">
        <w:rPr>
          <w:rFonts w:ascii="Times New Roman" w:eastAsia="Calibri" w:hAnsi="Times New Roman"/>
          <w:i/>
          <w:sz w:val="24"/>
          <w:szCs w:val="24"/>
        </w:rPr>
        <w:t xml:space="preserve">старшей </w:t>
      </w:r>
      <w:r w:rsidRPr="00884379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Pr="00884379">
        <w:rPr>
          <w:rFonts w:ascii="Times New Roman" w:eastAsia="Calibri" w:hAnsi="Times New Roman"/>
          <w:i/>
          <w:sz w:val="24"/>
          <w:szCs w:val="24"/>
        </w:rPr>
        <w:t>специалисты</w:t>
      </w:r>
      <w:r w:rsidRPr="00884379">
        <w:rPr>
          <w:rFonts w:ascii="Times New Roman" w:eastAsia="Calibri" w:hAnsi="Times New Roman"/>
          <w:sz w:val="24"/>
          <w:szCs w:val="24"/>
        </w:rPr>
        <w:t>».</w:t>
      </w:r>
    </w:p>
    <w:p w:rsidR="006D60E2" w:rsidRPr="00884379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Pr="00884379">
        <w:rPr>
          <w:rFonts w:ascii="Times New Roman" w:hAnsi="Times New Roman"/>
          <w:sz w:val="24"/>
          <w:szCs w:val="24"/>
          <w:lang w:eastAsia="ru-RU"/>
        </w:rPr>
        <w:t xml:space="preserve">в соответствии с </w:t>
      </w:r>
      <w:hyperlink r:id="rId8" w:history="1">
        <w:r w:rsidRPr="00884379">
          <w:rPr>
            <w:rFonts w:ascii="Times New Roman" w:hAnsi="Times New Roman"/>
            <w:sz w:val="24"/>
            <w:szCs w:val="24"/>
            <w:lang w:eastAsia="ru-RU"/>
          </w:rPr>
          <w:t>Реестром</w:t>
        </w:r>
      </w:hyperlink>
      <w:r w:rsidRPr="00884379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Pr="00884379">
        <w:rPr>
          <w:rFonts w:ascii="Times New Roman" w:hAnsi="Times New Roman"/>
          <w:sz w:val="24"/>
          <w:szCs w:val="24"/>
        </w:rPr>
        <w:t>- 11-3-4-096</w:t>
      </w:r>
      <w:r w:rsidRPr="00884379">
        <w:rPr>
          <w:rFonts w:ascii="Times New Roman" w:eastAsia="Calibri" w:hAnsi="Times New Roman"/>
          <w:sz w:val="24"/>
          <w:szCs w:val="24"/>
        </w:rPr>
        <w:t>.</w:t>
      </w:r>
    </w:p>
    <w:p w:rsidR="006D60E2" w:rsidRPr="00884379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 отдела камеральных проверок № 1 (далее – государственный налоговый инспектор): </w:t>
      </w:r>
      <w:r w:rsidRPr="00884379">
        <w:rPr>
          <w:rFonts w:ascii="Times New Roman" w:eastAsia="Calibri" w:hAnsi="Times New Roman"/>
          <w:i/>
          <w:sz w:val="24"/>
          <w:szCs w:val="24"/>
        </w:rPr>
        <w:t xml:space="preserve">Регулирование </w:t>
      </w:r>
      <w:r w:rsidR="008354F3" w:rsidRPr="00884379">
        <w:rPr>
          <w:rFonts w:ascii="Times New Roman" w:eastAsia="Calibri" w:hAnsi="Times New Roman"/>
          <w:i/>
          <w:sz w:val="24"/>
          <w:szCs w:val="24"/>
        </w:rPr>
        <w:t>налоговой деятельности</w:t>
      </w:r>
      <w:r w:rsidRPr="00884379">
        <w:rPr>
          <w:rFonts w:ascii="Times New Roman" w:eastAsia="Calibri" w:hAnsi="Times New Roman"/>
          <w:i/>
          <w:sz w:val="24"/>
          <w:szCs w:val="24"/>
        </w:rPr>
        <w:t>.</w:t>
      </w:r>
    </w:p>
    <w:p w:rsidR="005F6BBB" w:rsidRPr="00884379" w:rsidRDefault="006D60E2" w:rsidP="00884379">
      <w:pPr>
        <w:tabs>
          <w:tab w:val="left" w:pos="4953"/>
        </w:tabs>
        <w:ind w:firstLine="851"/>
        <w:jc w:val="both"/>
        <w:rPr>
          <w:rFonts w:ascii="Times New Roman" w:hAnsi="Times New Roman"/>
          <w:color w:val="FF0000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3. Вид профессиональной служебной деятельности государственного налогового инспектора: </w:t>
      </w:r>
      <w:r w:rsidR="00C26F4D" w:rsidRPr="00C26F4D">
        <w:rPr>
          <w:rFonts w:ascii="Times New Roman" w:eastAsia="Calibri" w:hAnsi="Times New Roman"/>
          <w:i/>
          <w:sz w:val="24"/>
          <w:szCs w:val="24"/>
        </w:rPr>
        <w:t>Регулирование в сфере налога на прибыль организаций. Осуществление налогового контроля посредством проведения камеральных проверок</w:t>
      </w:r>
      <w:r w:rsidR="005F6BBB" w:rsidRPr="00884379">
        <w:rPr>
          <w:rFonts w:ascii="Times New Roman" w:hAnsi="Times New Roman"/>
          <w:i/>
          <w:sz w:val="24"/>
          <w:szCs w:val="24"/>
        </w:rPr>
        <w:t>.</w:t>
      </w:r>
    </w:p>
    <w:p w:rsidR="006D60E2" w:rsidRPr="00884379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4. Назначение и освобождение от должности </w:t>
      </w:r>
      <w:r w:rsidRPr="00884379">
        <w:rPr>
          <w:rFonts w:ascii="Times New Roman" w:eastAsia="Calibri" w:hAnsi="Times New Roman"/>
          <w:i/>
          <w:sz w:val="24"/>
          <w:szCs w:val="24"/>
        </w:rPr>
        <w:t xml:space="preserve">государственного налогового инспектора </w:t>
      </w:r>
      <w:r w:rsidRPr="00884379">
        <w:rPr>
          <w:rFonts w:ascii="Times New Roman" w:eastAsia="Calibri" w:hAnsi="Times New Roman"/>
          <w:sz w:val="24"/>
          <w:szCs w:val="24"/>
        </w:rPr>
        <w:t xml:space="preserve">осуществляется приказом начальника Межрайонной ИФНС России №12 по Приморскому краю.   </w:t>
      </w:r>
    </w:p>
    <w:p w:rsidR="006D60E2" w:rsidRPr="00884379" w:rsidRDefault="006D60E2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5. </w:t>
      </w:r>
      <w:r w:rsidRPr="00884379">
        <w:rPr>
          <w:rFonts w:ascii="Times New Roman" w:eastAsia="Calibri" w:hAnsi="Times New Roman"/>
          <w:i/>
          <w:sz w:val="24"/>
          <w:szCs w:val="24"/>
        </w:rPr>
        <w:t>Государственный налоговый инспектор</w:t>
      </w:r>
      <w:r w:rsidRPr="00884379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начальнику отдела либо лицу, исполняющему его обязанности. </w:t>
      </w:r>
    </w:p>
    <w:p w:rsidR="00CC5FB7" w:rsidRPr="00884379" w:rsidRDefault="00CC5FB7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884379" w:rsidRDefault="00D65180" w:rsidP="00884379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85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4" w:name="_Toc404604191"/>
      <w:bookmarkStart w:id="5" w:name="_Toc406419300"/>
      <w:bookmarkStart w:id="6" w:name="_Toc479853583"/>
      <w:r w:rsidRPr="00884379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="00F00B12" w:rsidRPr="00884379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E54D75" w:rsidRPr="00884379" w:rsidRDefault="00E54D75" w:rsidP="00884379">
      <w:pPr>
        <w:pStyle w:val="a8"/>
        <w:overflowPunct/>
        <w:autoSpaceDE/>
        <w:autoSpaceDN/>
        <w:adjustRightInd/>
        <w:ind w:left="0" w:firstLine="851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4E6FFC" w:rsidRPr="00884379" w:rsidRDefault="00C10B63" w:rsidP="00884379">
      <w:pPr>
        <w:overflowPunct/>
        <w:autoSpaceDE/>
        <w:autoSpaceDN/>
        <w:adjustRightInd/>
        <w:spacing w:after="120"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884379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Pr="00884379">
        <w:rPr>
          <w:rFonts w:ascii="Times New Roman" w:eastAsia="Calibri" w:hAnsi="Times New Roman"/>
          <w:i/>
          <w:sz w:val="24"/>
          <w:szCs w:val="24"/>
        </w:rPr>
        <w:t>государственного налогового инспектора</w:t>
      </w:r>
      <w:r w:rsidRPr="00884379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884379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884379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4E6FFC" w:rsidRPr="00884379" w:rsidRDefault="00C56FD5" w:rsidP="00884379">
      <w:pPr>
        <w:overflowPunct/>
        <w:autoSpaceDE/>
        <w:autoSpaceDN/>
        <w:adjustRightInd/>
        <w:spacing w:after="120"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884379">
        <w:rPr>
          <w:rFonts w:ascii="Times New Roman" w:hAnsi="Times New Roman"/>
          <w:i/>
          <w:sz w:val="24"/>
          <w:szCs w:val="24"/>
          <w:lang w:eastAsia="ru-RU"/>
        </w:rPr>
        <w:t>высшего образо</w:t>
      </w:r>
      <w:r w:rsidR="00EA6980" w:rsidRPr="00884379">
        <w:rPr>
          <w:rFonts w:ascii="Times New Roman" w:hAnsi="Times New Roman"/>
          <w:i/>
          <w:sz w:val="24"/>
          <w:szCs w:val="24"/>
          <w:lang w:eastAsia="ru-RU"/>
        </w:rPr>
        <w:t>в</w:t>
      </w:r>
      <w:r w:rsidRPr="00884379">
        <w:rPr>
          <w:rFonts w:ascii="Times New Roman" w:hAnsi="Times New Roman"/>
          <w:i/>
          <w:sz w:val="24"/>
          <w:szCs w:val="24"/>
          <w:lang w:eastAsia="ru-RU"/>
        </w:rPr>
        <w:t>ания</w:t>
      </w:r>
      <w:r w:rsidR="00D65180" w:rsidRPr="00884379">
        <w:rPr>
          <w:rFonts w:ascii="Times New Roman" w:eastAsia="Calibri" w:hAnsi="Times New Roman"/>
          <w:sz w:val="24"/>
          <w:szCs w:val="24"/>
        </w:rPr>
        <w:t xml:space="preserve">, </w:t>
      </w:r>
      <w:r w:rsidRPr="00884379">
        <w:rPr>
          <w:rFonts w:ascii="Times New Roman" w:eastAsia="Calibri" w:hAnsi="Times New Roman"/>
          <w:sz w:val="24"/>
          <w:szCs w:val="24"/>
        </w:rPr>
        <w:t xml:space="preserve">по специальности, направлению подготовки: </w:t>
      </w:r>
      <w:r w:rsidR="00EA6980" w:rsidRPr="00884379">
        <w:rPr>
          <w:rFonts w:ascii="Times New Roman" w:hAnsi="Times New Roman"/>
          <w:sz w:val="24"/>
          <w:szCs w:val="24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E6FFC" w:rsidRPr="00884379" w:rsidRDefault="00EA6980" w:rsidP="00884379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>6</w:t>
      </w:r>
      <w:r w:rsidR="00D65180" w:rsidRPr="00884379">
        <w:rPr>
          <w:rFonts w:ascii="Times New Roman" w:eastAsia="Calibri" w:hAnsi="Times New Roman"/>
          <w:sz w:val="24"/>
          <w:szCs w:val="24"/>
        </w:rPr>
        <w:t>.2. </w:t>
      </w:r>
      <w:r w:rsidR="00677EF2" w:rsidRPr="00884379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6.3. Наличие базовых знаний: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знание государственного языка Российской Федерации (русского языка);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знания и умения в области информационно-коммуникационных технологий.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6.4. Наличие профессиональных знаний: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6.4.1. В сфере законодательства Российской Федерации: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Налоговый кодекс Российской Федерации 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Бюджетный кодекс Российской Федерации 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Закон Российской Федерации от 21 марта 1991 г. № 943-1 «О налоговых органах Российской Федерации»;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Федеральный закон Российской Федерации от 27 июля 2006 г. №152-ФЗ «О персональных данных»;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Федеральный закон Российской Федерации от 6 апреля 2011 г. № 63-ФЗ «Об электронной подписи»;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C26F4D" w:rsidRPr="00C26F4D" w:rsidRDefault="00C26F4D" w:rsidP="00C26F4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>-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F7602F" w:rsidRPr="00884379" w:rsidRDefault="00C26F4D" w:rsidP="00C26F4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</w:t>
      </w:r>
      <w:r w:rsidRPr="00C26F4D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E7341" w:rsidRPr="00884379" w:rsidRDefault="00762526" w:rsidP="00884379">
      <w:pPr>
        <w:pStyle w:val="aa"/>
        <w:ind w:firstLine="851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884379">
        <w:rPr>
          <w:rFonts w:ascii="Times New Roman" w:eastAsia="Calibri" w:hAnsi="Times New Roman"/>
          <w:i/>
          <w:sz w:val="24"/>
          <w:szCs w:val="24"/>
          <w:lang w:val="ru-RU"/>
        </w:rPr>
        <w:t>Г</w:t>
      </w:r>
      <w:r w:rsidR="005E7341" w:rsidRPr="00884379">
        <w:rPr>
          <w:rFonts w:ascii="Times New Roman" w:eastAsia="Calibri" w:hAnsi="Times New Roman"/>
          <w:i/>
          <w:sz w:val="24"/>
          <w:szCs w:val="24"/>
          <w:lang w:val="ru-RU"/>
        </w:rPr>
        <w:t>осударственный налоговый инспектор</w:t>
      </w:r>
      <w:r w:rsidR="005E7341" w:rsidRPr="00884379">
        <w:rPr>
          <w:rFonts w:ascii="Times New Roman" w:eastAsia="Calibri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2526" w:rsidRPr="00884379" w:rsidRDefault="00762526" w:rsidP="00884379">
      <w:pPr>
        <w:pStyle w:val="aa"/>
        <w:ind w:firstLine="851"/>
        <w:jc w:val="both"/>
        <w:rPr>
          <w:rFonts w:ascii="Times New Roman" w:hAnsi="Times New Roman"/>
          <w:sz w:val="24"/>
          <w:szCs w:val="24"/>
          <w:highlight w:val="yellow"/>
          <w:lang w:val="ru-RU"/>
        </w:rPr>
      </w:pPr>
    </w:p>
    <w:p w:rsidR="00D73A67" w:rsidRPr="00884379" w:rsidRDefault="005532DC" w:rsidP="00884379">
      <w:pPr>
        <w:pStyle w:val="aa"/>
        <w:numPr>
          <w:ilvl w:val="2"/>
          <w:numId w:val="32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884379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884379">
        <w:rPr>
          <w:rFonts w:ascii="Times New Roman" w:hAnsi="Times New Roman"/>
          <w:sz w:val="24"/>
          <w:szCs w:val="24"/>
          <w:lang w:val="ru-RU"/>
        </w:rPr>
        <w:t>:</w:t>
      </w:r>
    </w:p>
    <w:p w:rsidR="00264CAB" w:rsidRPr="00884379" w:rsidRDefault="00C26F4D" w:rsidP="00884379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C26F4D">
        <w:rPr>
          <w:rFonts w:ascii="Times New Roman" w:hAnsi="Times New Roman"/>
          <w:sz w:val="24"/>
          <w:szCs w:val="24"/>
          <w:lang w:val="ru-RU"/>
        </w:rPr>
        <w:t>практика применения законодательства Российской Федерации о налогах и сборах в служебной деятельности;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 понятие прибыли организации; основные исключения исполнения обязанностей налогоплательщика организации; 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 основные методы и порядок расчета сумм амортизации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C26F4D">
        <w:rPr>
          <w:rFonts w:ascii="Times New Roman" w:hAnsi="Times New Roman"/>
          <w:sz w:val="24"/>
          <w:szCs w:val="24"/>
          <w:lang w:val="ru-RU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264CAB" w:rsidRPr="00884379">
        <w:rPr>
          <w:rFonts w:ascii="Times New Roman" w:hAnsi="Times New Roman"/>
          <w:sz w:val="24"/>
          <w:szCs w:val="24"/>
          <w:lang w:val="ru-RU"/>
        </w:rPr>
        <w:t>.</w:t>
      </w:r>
    </w:p>
    <w:p w:rsidR="00D73A67" w:rsidRPr="00884379" w:rsidRDefault="001934AC" w:rsidP="00884379">
      <w:pPr>
        <w:pStyle w:val="a8"/>
        <w:numPr>
          <w:ilvl w:val="1"/>
          <w:numId w:val="32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C26F4D" w:rsidRPr="00C26F4D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26F4D">
        <w:rPr>
          <w:rFonts w:ascii="Times New Roman" w:eastAsia="Calibri" w:hAnsi="Times New Roman"/>
          <w:sz w:val="24"/>
          <w:szCs w:val="24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C26F4D" w:rsidRPr="00C26F4D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26F4D">
        <w:rPr>
          <w:rFonts w:ascii="Times New Roman" w:eastAsia="Calibri" w:hAnsi="Times New Roman"/>
          <w:sz w:val="24"/>
          <w:szCs w:val="24"/>
        </w:rPr>
        <w:t xml:space="preserve">аппаратного и программного обеспечения; </w:t>
      </w:r>
    </w:p>
    <w:p w:rsidR="00C26F4D" w:rsidRPr="00C26F4D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26F4D">
        <w:rPr>
          <w:rFonts w:ascii="Times New Roman" w:eastAsia="Calibri" w:hAnsi="Times New Roman"/>
          <w:sz w:val="24"/>
          <w:szCs w:val="24"/>
        </w:rPr>
        <w:t>принципы, методы, технологии и механизмы осуществления контроля (надзора) земельного налога, транспортного налога и налога на имущество организаций;</w:t>
      </w:r>
    </w:p>
    <w:p w:rsidR="00C26F4D" w:rsidRPr="00C26F4D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26F4D">
        <w:rPr>
          <w:rFonts w:ascii="Times New Roman" w:eastAsia="Calibri" w:hAnsi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C26F4D" w:rsidRPr="00C26F4D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26F4D">
        <w:rPr>
          <w:rFonts w:ascii="Times New Roman" w:eastAsia="Calibri" w:hAnsi="Times New Roman"/>
          <w:sz w:val="24"/>
          <w:szCs w:val="24"/>
        </w:rPr>
        <w:t>понятие единого реестра проверок, процедура его формирования;</w:t>
      </w:r>
    </w:p>
    <w:p w:rsidR="00C26F4D" w:rsidRPr="00C26F4D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26F4D">
        <w:rPr>
          <w:rFonts w:ascii="Times New Roman" w:eastAsia="Calibri" w:hAnsi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C26F4D" w:rsidRPr="00C26F4D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26F4D">
        <w:rPr>
          <w:rFonts w:ascii="Times New Roman" w:eastAsia="Calibri" w:hAnsi="Times New Roman"/>
          <w:sz w:val="24"/>
          <w:szCs w:val="24"/>
        </w:rPr>
        <w:t>процедура организации камеральной налоговой проверки земельного налога, транспортного налога и налога на имущество организаций: порядок, этапы, инструменты проведения;</w:t>
      </w:r>
    </w:p>
    <w:p w:rsidR="00C26F4D" w:rsidRPr="00C26F4D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26F4D">
        <w:rPr>
          <w:rFonts w:ascii="Times New Roman" w:eastAsia="Calibri" w:hAnsi="Times New Roman"/>
          <w:sz w:val="24"/>
          <w:szCs w:val="24"/>
        </w:rPr>
        <w:t>ограничения при проведении проверочных процедур земельного налога, транспортного налога и налога на имущество организаций;</w:t>
      </w:r>
    </w:p>
    <w:p w:rsidR="00C26F4D" w:rsidRPr="00C26F4D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26F4D">
        <w:rPr>
          <w:rFonts w:ascii="Times New Roman" w:eastAsia="Calibri" w:hAnsi="Times New Roman"/>
          <w:sz w:val="24"/>
          <w:szCs w:val="24"/>
        </w:rPr>
        <w:t>меры, принимаемые по результатам камеральной налоговой проверки земельного налога, транспортного налога и налога на имущество организаций;</w:t>
      </w:r>
    </w:p>
    <w:p w:rsidR="00C26F4D" w:rsidRPr="00C26F4D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26F4D">
        <w:rPr>
          <w:rFonts w:ascii="Times New Roman" w:eastAsia="Calibri" w:hAnsi="Times New Roman"/>
          <w:sz w:val="24"/>
          <w:szCs w:val="24"/>
        </w:rPr>
        <w:t>плановые (рейдовые) осмотры;</w:t>
      </w:r>
    </w:p>
    <w:p w:rsidR="005E60F9" w:rsidRPr="00884379" w:rsidRDefault="00C26F4D" w:rsidP="00C26F4D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26F4D">
        <w:rPr>
          <w:rFonts w:ascii="Times New Roman" w:eastAsia="Calibri" w:hAnsi="Times New Roman"/>
          <w:sz w:val="24"/>
          <w:szCs w:val="24"/>
        </w:rPr>
        <w:t>основания проведения и особенности внеплановых проверок</w:t>
      </w:r>
    </w:p>
    <w:p w:rsidR="00D65180" w:rsidRPr="00884379" w:rsidRDefault="00452137" w:rsidP="00884379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6.6. Наличие базовых умений: </w:t>
      </w:r>
    </w:p>
    <w:p w:rsidR="00D65180" w:rsidRPr="00884379" w:rsidRDefault="00D65180" w:rsidP="00884379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>умение мыслить системно (стратегически);</w:t>
      </w:r>
    </w:p>
    <w:p w:rsidR="00D65180" w:rsidRPr="00884379" w:rsidRDefault="00D65180" w:rsidP="00884379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D65180" w:rsidRPr="00884379" w:rsidRDefault="00D65180" w:rsidP="00884379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  <w:lang w:val="en-US"/>
        </w:rPr>
      </w:pPr>
      <w:r w:rsidRPr="00884379">
        <w:rPr>
          <w:rFonts w:ascii="Times New Roman" w:eastAsia="Calibri" w:hAnsi="Times New Roman"/>
          <w:sz w:val="24"/>
          <w:szCs w:val="24"/>
        </w:rPr>
        <w:t>коммуникативные умения;</w:t>
      </w:r>
    </w:p>
    <w:p w:rsidR="00D73A67" w:rsidRPr="00884379" w:rsidRDefault="00D73A67" w:rsidP="00884379">
      <w:pPr>
        <w:pStyle w:val="a8"/>
        <w:numPr>
          <w:ilvl w:val="0"/>
          <w:numId w:val="19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73A67" w:rsidRPr="00884379" w:rsidRDefault="00D73A67" w:rsidP="00884379">
      <w:pPr>
        <w:pStyle w:val="a8"/>
        <w:numPr>
          <w:ilvl w:val="0"/>
          <w:numId w:val="19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>общих вопросов в области обеспечения информационной безопасности;</w:t>
      </w:r>
    </w:p>
    <w:p w:rsidR="00D65180" w:rsidRPr="00884379" w:rsidRDefault="00D65180" w:rsidP="00884379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>умение управлять изменениями.</w:t>
      </w:r>
    </w:p>
    <w:p w:rsidR="0013160B" w:rsidRPr="00884379" w:rsidRDefault="00136A59" w:rsidP="00884379">
      <w:pPr>
        <w:pStyle w:val="a8"/>
        <w:numPr>
          <w:ilvl w:val="1"/>
          <w:numId w:val="9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Наличие профессиональных умений: </w:t>
      </w:r>
    </w:p>
    <w:p w:rsidR="00D73A67" w:rsidRPr="00884379" w:rsidRDefault="00D73A67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bookmarkStart w:id="7" w:name="_Toc477362600"/>
      <w:r w:rsidRPr="00884379">
        <w:rPr>
          <w:rFonts w:ascii="Times New Roman" w:hAnsi="Times New Roman"/>
          <w:sz w:val="24"/>
          <w:szCs w:val="24"/>
        </w:rPr>
        <w:lastRenderedPageBreak/>
        <w:t>осуществления экспертизы проектов нормативных правовых актов</w:t>
      </w:r>
      <w:r w:rsidR="005C2583" w:rsidRPr="00884379">
        <w:rPr>
          <w:rFonts w:ascii="Times New Roman" w:hAnsi="Times New Roman"/>
          <w:sz w:val="24"/>
          <w:szCs w:val="24"/>
        </w:rPr>
        <w:t>;</w:t>
      </w:r>
    </w:p>
    <w:p w:rsidR="00D73A67" w:rsidRPr="00884379" w:rsidRDefault="00D73A67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обеспечения выполнения поставленных руководством задач</w:t>
      </w:r>
      <w:r w:rsidR="005C2583" w:rsidRPr="00884379">
        <w:rPr>
          <w:rFonts w:ascii="Times New Roman" w:hAnsi="Times New Roman"/>
          <w:sz w:val="24"/>
          <w:szCs w:val="24"/>
        </w:rPr>
        <w:t>;</w:t>
      </w:r>
    </w:p>
    <w:p w:rsidR="00D73A67" w:rsidRPr="00884379" w:rsidRDefault="00D73A67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использования опыта и мнения коллег</w:t>
      </w:r>
      <w:r w:rsidR="005C2583" w:rsidRPr="00884379">
        <w:rPr>
          <w:rFonts w:ascii="Times New Roman" w:hAnsi="Times New Roman"/>
          <w:sz w:val="24"/>
          <w:szCs w:val="24"/>
        </w:rPr>
        <w:t>;</w:t>
      </w:r>
    </w:p>
    <w:p w:rsidR="00D73A67" w:rsidRPr="00884379" w:rsidRDefault="00D73A67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3A67" w:rsidRPr="00884379" w:rsidRDefault="00D73A67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val="en-US"/>
        </w:rPr>
      </w:pPr>
      <w:r w:rsidRPr="00884379">
        <w:rPr>
          <w:rFonts w:ascii="Times New Roman" w:hAnsi="Times New Roman"/>
          <w:sz w:val="24"/>
          <w:szCs w:val="24"/>
        </w:rPr>
        <w:t xml:space="preserve">управления электронной почтой; </w:t>
      </w:r>
    </w:p>
    <w:p w:rsidR="00D73A67" w:rsidRPr="00884379" w:rsidRDefault="00D73A67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C2583" w:rsidRPr="00884379">
        <w:rPr>
          <w:rFonts w:ascii="Times New Roman" w:hAnsi="Times New Roman"/>
          <w:sz w:val="24"/>
          <w:szCs w:val="24"/>
        </w:rPr>
        <w:t>;</w:t>
      </w:r>
    </w:p>
    <w:p w:rsidR="0013160B" w:rsidRPr="00884379" w:rsidRDefault="008E445A" w:rsidP="00884379">
      <w:pPr>
        <w:pStyle w:val="a8"/>
        <w:numPr>
          <w:ilvl w:val="0"/>
          <w:numId w:val="20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7"/>
      <w:r w:rsidR="003E47B3" w:rsidRPr="00884379">
        <w:rPr>
          <w:rFonts w:ascii="Times New Roman" w:eastAsia="Calibri" w:hAnsi="Times New Roman"/>
          <w:sz w:val="24"/>
          <w:szCs w:val="24"/>
        </w:rPr>
        <w:t>.</w:t>
      </w:r>
    </w:p>
    <w:p w:rsidR="00136A59" w:rsidRPr="00884379" w:rsidRDefault="00136A59" w:rsidP="00884379">
      <w:pPr>
        <w:pStyle w:val="a8"/>
        <w:numPr>
          <w:ilvl w:val="1"/>
          <w:numId w:val="9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 xml:space="preserve">Наличие </w:t>
      </w:r>
      <w:r w:rsidR="00AD6AA8" w:rsidRPr="00884379">
        <w:rPr>
          <w:rFonts w:ascii="Times New Roman" w:eastAsia="Calibri" w:hAnsi="Times New Roman"/>
          <w:sz w:val="24"/>
          <w:szCs w:val="24"/>
        </w:rPr>
        <w:t>функциональных умений</w:t>
      </w:r>
      <w:r w:rsidRPr="00884379">
        <w:rPr>
          <w:rFonts w:ascii="Times New Roman" w:eastAsia="Calibri" w:hAnsi="Times New Roman"/>
          <w:sz w:val="24"/>
          <w:szCs w:val="24"/>
        </w:rPr>
        <w:t>:</w:t>
      </w:r>
    </w:p>
    <w:p w:rsidR="009F03DB" w:rsidRPr="00884379" w:rsidRDefault="009F03DB" w:rsidP="00884379">
      <w:pPr>
        <w:pStyle w:val="a8"/>
        <w:numPr>
          <w:ilvl w:val="0"/>
          <w:numId w:val="21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884379">
        <w:rPr>
          <w:rFonts w:ascii="Times New Roman" w:hAnsi="Times New Roman"/>
          <w:sz w:val="24"/>
          <w:szCs w:val="24"/>
          <w:lang w:bidi="en-US"/>
        </w:rPr>
        <w:t>проведение плановых и внеплановых документарных (камеральных) проверок (обследований);</w:t>
      </w:r>
    </w:p>
    <w:p w:rsidR="009F03DB" w:rsidRPr="00884379" w:rsidRDefault="009F03DB" w:rsidP="00884379">
      <w:pPr>
        <w:pStyle w:val="a8"/>
        <w:numPr>
          <w:ilvl w:val="0"/>
          <w:numId w:val="21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884379">
        <w:rPr>
          <w:rFonts w:ascii="Times New Roman" w:hAnsi="Times New Roman"/>
          <w:sz w:val="24"/>
          <w:szCs w:val="24"/>
          <w:lang w:bidi="en-US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884379" w:rsidRDefault="009F03DB" w:rsidP="00884379">
      <w:pPr>
        <w:pStyle w:val="a8"/>
        <w:numPr>
          <w:ilvl w:val="0"/>
          <w:numId w:val="21"/>
        </w:numPr>
        <w:overflowPunct/>
        <w:adjustRightInd/>
        <w:spacing w:after="200" w:line="276" w:lineRule="auto"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  <w:lang w:bidi="en-US"/>
        </w:rPr>
        <w:t>осуществление контроля исполнения предписаний, решений и других распорядительных документов.</w:t>
      </w:r>
    </w:p>
    <w:p w:rsidR="00405C5D" w:rsidRPr="00884379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E54D75" w:rsidRPr="00884379" w:rsidRDefault="00E54D75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884379" w:rsidRDefault="00405C5D" w:rsidP="00884379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Pr="00884379">
        <w:rPr>
          <w:rFonts w:ascii="Times New Roman" w:hAnsi="Times New Roman"/>
          <w:i/>
          <w:sz w:val="24"/>
          <w:szCs w:val="24"/>
          <w:lang w:eastAsia="ru-RU"/>
        </w:rPr>
        <w:t>государственного налогового инспектора,</w:t>
      </w:r>
      <w:r w:rsidRPr="00884379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84379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884379">
        <w:rPr>
          <w:rFonts w:ascii="Times New Roman" w:hAnsi="Times New Roman"/>
          <w:sz w:val="24"/>
          <w:szCs w:val="24"/>
          <w:lang w:eastAsia="ru-RU"/>
        </w:rPr>
        <w:t>,</w:t>
      </w:r>
      <w:r w:rsidRPr="0088437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hyperlink r:id="rId10" w:history="1">
        <w:r w:rsidRPr="00884379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884379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884379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884379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884379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884379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84379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884379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EB0D78" w:rsidRPr="00884379" w:rsidRDefault="00777E4F" w:rsidP="00884379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r w:rsidRPr="00884379">
        <w:rPr>
          <w:rFonts w:ascii="Times New Roman" w:hAnsi="Times New Roman"/>
          <w:i/>
          <w:sz w:val="24"/>
          <w:szCs w:val="24"/>
          <w:lang w:eastAsia="ru-RU"/>
        </w:rPr>
        <w:t xml:space="preserve">отдел камеральных проверок № </w:t>
      </w:r>
      <w:r w:rsidR="00111A4C" w:rsidRPr="00884379">
        <w:rPr>
          <w:rFonts w:ascii="Times New Roman" w:hAnsi="Times New Roman"/>
          <w:i/>
          <w:sz w:val="24"/>
          <w:szCs w:val="24"/>
          <w:lang w:eastAsia="ru-RU"/>
        </w:rPr>
        <w:t>1</w:t>
      </w:r>
      <w:r w:rsidRPr="00884379">
        <w:rPr>
          <w:rFonts w:ascii="Times New Roman" w:hAnsi="Times New Roman"/>
          <w:i/>
          <w:sz w:val="24"/>
          <w:szCs w:val="24"/>
          <w:lang w:eastAsia="ru-RU"/>
        </w:rPr>
        <w:t>, государственный налоговый инспектор</w:t>
      </w:r>
      <w:r w:rsidRPr="00884379">
        <w:rPr>
          <w:rFonts w:ascii="Times New Roman" w:hAnsi="Times New Roman"/>
          <w:sz w:val="24"/>
          <w:szCs w:val="24"/>
          <w:lang w:eastAsia="ru-RU"/>
        </w:rPr>
        <w:t xml:space="preserve"> обязан: 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 xml:space="preserve">2) осуществлять взаимодействие с правоохранительными и иными контролирующими органами по предмету деятельности </w:t>
      </w:r>
      <w:r w:rsidR="00085005">
        <w:rPr>
          <w:rFonts w:ascii="Times New Roman" w:hAnsi="Times New Roman"/>
          <w:sz w:val="24"/>
          <w:szCs w:val="24"/>
        </w:rPr>
        <w:t>о</w:t>
      </w:r>
      <w:r w:rsidRPr="00C26F4D">
        <w:rPr>
          <w:rFonts w:ascii="Times New Roman" w:hAnsi="Times New Roman"/>
          <w:sz w:val="24"/>
          <w:szCs w:val="24"/>
        </w:rPr>
        <w:t>тдела;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3) осуществлять контроль за правильностью исчисления налогов и сборов по налогу на прибыль организаций в соответствии с методическими рекомендациями и действующим законодательством;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4) выполнять требования регламента проведения камеральных налоговых проверок, утвержденного Приказом ФНС России (РМ10-2-1 и РМ 10-5-1) и методических рекомендаций ФНС России;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5) проводить камеральные налоговые проверки налоговых деклараций и иных документов, служащих основанием для исчисления и уплаты указанных налогов и сборов налогоплательщиков, отвечать за качество проводимых налоговых проверок с учетом использования косвенной информации и данных Федеральных информационных ресурсов;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6) подготавливать мотивированный запрос в банк о предоставлении сведений о финансово-хозяйственной деятельности налогоплательщика (справок по операциям и счетам налогоплательщиков).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7)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 xml:space="preserve">8) осуществлять мониторинг налоговых деклараций и иных документов,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(в том числе сведений поступивших с Таможенных органов);  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9) готовить и передавать в правовой отдел материалы для обеспечения производства и для производства дел о нарушениях законодательства о налогах и сборах;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lastRenderedPageBreak/>
        <w:t>10) участвовать в производстве по делам об административных правонарушениях в соответствии со ст. 15.5, 15.6, 15.25, 19.4 КоАП (составлять протоколы об административных правонарушениях);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11) нести полную ответственность за своевременность и качество проведения проверки;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12)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13)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14) согласовывать акты и проекты решений с начальником отдела, правовым отделом инспекции и передавать решение на рассмотрение руководству Межрайонной ИФНС России №12 по Приморскому краю;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15) передавать в сектор предпроверочного анализа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 xml:space="preserve">16) принимать меры по применению штрафных санкций за нарушение налогового законодательства в соответствии со ст.112, 119, 119.1, 122, 126, </w:t>
      </w:r>
      <w:r>
        <w:rPr>
          <w:rFonts w:ascii="Times New Roman" w:hAnsi="Times New Roman"/>
          <w:sz w:val="24"/>
          <w:szCs w:val="24"/>
        </w:rPr>
        <w:t xml:space="preserve">129.1, </w:t>
      </w:r>
      <w:r w:rsidRPr="00C26F4D">
        <w:rPr>
          <w:rFonts w:ascii="Times New Roman" w:hAnsi="Times New Roman"/>
          <w:sz w:val="24"/>
          <w:szCs w:val="24"/>
        </w:rPr>
        <w:t>135.1 НК РФ;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17) выявлять и анализировать схемы ухода от налогообложения, вырабатывать предложения по их предотвращению;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18)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19) передавать отделу урегулирования задолженности имеющуюся информацию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20) по решению начальника отдела принимать участие в составлении информаций, сообщений и статистической отчетности в Управление ФНС России по Приморскому краю, отвечать за их качество и своевременность;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21) проводить по решению начальника отдела экономическую учебу в отделе;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22)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23) использовать в своей работе программы системы ЭОД, АИС-Налог 3, ГП-3, СЭД, ПК Регион, ПК ВАИ, FISH и др.;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24) 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«Office» (Консультант, Word, Excel, справочник телефонов) и другие программы необходимые для работы;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25)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26) выполнять другие поручения и распоряжения начальника отдела в пределах функций, возложенных на отдел;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27) обеспечивать сохранность документов, принятых от налогоплательщиков для проведения камеральных проверок;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28) представлять начальнику отдела, а в необходимых случаях начальнику Межрайонной ИФНС России № 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29)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lastRenderedPageBreak/>
        <w:t>30) вести в установленном порядке делопроизводство в отделе;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31) участвовать в подготовке ответов на письменные запросы налогоплательщиков;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32) корректно и внимательно относиться к налогоплательщикам и их представителям. Не создавать конфликтных ситуаций в отделе;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33)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34) обеспечивать аккуратный внешний вид рабочего места, его чистоту и порядок;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35) обеспечивать качественное и своевременное ведение информационного ресурса «Камеральные проверки», «Досье налогоплательщика» и др.</w:t>
      </w:r>
      <w:r w:rsidR="00085005">
        <w:rPr>
          <w:rFonts w:ascii="Times New Roman" w:hAnsi="Times New Roman"/>
          <w:sz w:val="24"/>
          <w:szCs w:val="24"/>
        </w:rPr>
        <w:t xml:space="preserve"> </w:t>
      </w:r>
      <w:r w:rsidRPr="00C26F4D">
        <w:rPr>
          <w:rFonts w:ascii="Times New Roman" w:hAnsi="Times New Roman"/>
          <w:sz w:val="24"/>
          <w:szCs w:val="24"/>
        </w:rPr>
        <w:t>ресурсы обязательные к заполнению при проведении контрольных мероприятий;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36)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37) передавать в правовой отдел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вручения;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38) заблаговременно уведомлять налогоплательщиков о дате и времени рассмотрения материалов камеральной налоговой проверки;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39) вносить документы, истребованные у налогоплательщика в рамках ст. 93 НК РФ в базу данных ФИР истребование документов;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40)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дополнений);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4</w:t>
      </w:r>
      <w:r w:rsidR="00085005">
        <w:rPr>
          <w:rFonts w:ascii="Times New Roman" w:hAnsi="Times New Roman"/>
          <w:sz w:val="24"/>
          <w:szCs w:val="24"/>
        </w:rPr>
        <w:t>1</w:t>
      </w:r>
      <w:r w:rsidRPr="00C26F4D">
        <w:rPr>
          <w:rFonts w:ascii="Times New Roman" w:hAnsi="Times New Roman"/>
          <w:sz w:val="24"/>
          <w:szCs w:val="24"/>
        </w:rPr>
        <w:t xml:space="preserve">) принимать участие в рассмотрении заявлений и жалоб юридических лиц и граждан, связанных с вопросами, отнесенными к компетенции </w:t>
      </w:r>
      <w:r w:rsidR="00085005">
        <w:rPr>
          <w:rFonts w:ascii="Times New Roman" w:hAnsi="Times New Roman"/>
          <w:sz w:val="24"/>
          <w:szCs w:val="24"/>
        </w:rPr>
        <w:t>о</w:t>
      </w:r>
      <w:r w:rsidRPr="00C26F4D">
        <w:rPr>
          <w:rFonts w:ascii="Times New Roman" w:hAnsi="Times New Roman"/>
          <w:sz w:val="24"/>
          <w:szCs w:val="24"/>
        </w:rPr>
        <w:t>тдела.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4</w:t>
      </w:r>
      <w:r w:rsidR="00085005">
        <w:rPr>
          <w:rFonts w:ascii="Times New Roman" w:hAnsi="Times New Roman"/>
          <w:sz w:val="24"/>
          <w:szCs w:val="24"/>
        </w:rPr>
        <w:t>2</w:t>
      </w:r>
      <w:r w:rsidRPr="00C26F4D">
        <w:rPr>
          <w:rFonts w:ascii="Times New Roman" w:hAnsi="Times New Roman"/>
          <w:sz w:val="24"/>
          <w:szCs w:val="24"/>
        </w:rPr>
        <w:t xml:space="preserve">) принимать участие в рассмотрении материалов и подготавливать заключения по обращениям правоохранительных и контролирующих органов, отнесенным к компетенции </w:t>
      </w:r>
      <w:r w:rsidR="00085005">
        <w:rPr>
          <w:rFonts w:ascii="Times New Roman" w:hAnsi="Times New Roman"/>
          <w:sz w:val="24"/>
          <w:szCs w:val="24"/>
        </w:rPr>
        <w:t>о</w:t>
      </w:r>
      <w:r w:rsidRPr="00C26F4D">
        <w:rPr>
          <w:rFonts w:ascii="Times New Roman" w:hAnsi="Times New Roman"/>
          <w:sz w:val="24"/>
          <w:szCs w:val="24"/>
        </w:rPr>
        <w:t>тдела.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4</w:t>
      </w:r>
      <w:r w:rsidR="00085005">
        <w:rPr>
          <w:rFonts w:ascii="Times New Roman" w:hAnsi="Times New Roman"/>
          <w:sz w:val="24"/>
          <w:szCs w:val="24"/>
        </w:rPr>
        <w:t>3</w:t>
      </w:r>
      <w:r w:rsidRPr="00C26F4D">
        <w:rPr>
          <w:rFonts w:ascii="Times New Roman" w:hAnsi="Times New Roman"/>
          <w:sz w:val="24"/>
          <w:szCs w:val="24"/>
        </w:rPr>
        <w:t>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C26F4D" w:rsidRPr="00C26F4D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4</w:t>
      </w:r>
      <w:r w:rsidR="00085005">
        <w:rPr>
          <w:rFonts w:ascii="Times New Roman" w:hAnsi="Times New Roman"/>
          <w:sz w:val="24"/>
          <w:szCs w:val="24"/>
        </w:rPr>
        <w:t>4</w:t>
      </w:r>
      <w:r w:rsidRPr="00C26F4D">
        <w:rPr>
          <w:rFonts w:ascii="Times New Roman" w:hAnsi="Times New Roman"/>
          <w:sz w:val="24"/>
          <w:szCs w:val="24"/>
        </w:rPr>
        <w:t>) анализировать и использовать в контрольной работе информации, полученной от налоговых и финансовых ведомств иностранных государств.</w:t>
      </w:r>
    </w:p>
    <w:p w:rsidR="00F1514C" w:rsidRPr="00884379" w:rsidRDefault="00C26F4D" w:rsidP="00C26F4D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C26F4D">
        <w:rPr>
          <w:rFonts w:ascii="Times New Roman" w:hAnsi="Times New Roman"/>
          <w:sz w:val="24"/>
          <w:szCs w:val="24"/>
        </w:rPr>
        <w:t>4</w:t>
      </w:r>
      <w:r w:rsidR="00085005">
        <w:rPr>
          <w:rFonts w:ascii="Times New Roman" w:hAnsi="Times New Roman"/>
          <w:sz w:val="24"/>
          <w:szCs w:val="24"/>
        </w:rPr>
        <w:t>5</w:t>
      </w:r>
      <w:r w:rsidRPr="00C26F4D">
        <w:rPr>
          <w:rFonts w:ascii="Times New Roman" w:hAnsi="Times New Roman"/>
          <w:sz w:val="24"/>
          <w:szCs w:val="24"/>
        </w:rPr>
        <w:t xml:space="preserve">) подготавливать материалы (справки, обзоры, обобщения и др.) по вопросам, отнесенным к компетенции </w:t>
      </w:r>
      <w:r w:rsidR="00085005">
        <w:rPr>
          <w:rFonts w:ascii="Times New Roman" w:hAnsi="Times New Roman"/>
          <w:sz w:val="24"/>
          <w:szCs w:val="24"/>
        </w:rPr>
        <w:t>о</w:t>
      </w:r>
      <w:r w:rsidRPr="00C26F4D">
        <w:rPr>
          <w:rFonts w:ascii="Times New Roman" w:hAnsi="Times New Roman"/>
          <w:sz w:val="24"/>
          <w:szCs w:val="24"/>
        </w:rPr>
        <w:t>тдела, принимать участие в совещаниях, рабочих группах, ко</w:t>
      </w:r>
      <w:r>
        <w:rPr>
          <w:rFonts w:ascii="Times New Roman" w:hAnsi="Times New Roman"/>
          <w:sz w:val="24"/>
          <w:szCs w:val="24"/>
        </w:rPr>
        <w:t>миссиях по указанию руководства</w:t>
      </w:r>
      <w:r w:rsidR="00085005">
        <w:rPr>
          <w:rFonts w:ascii="Times New Roman" w:hAnsi="Times New Roman"/>
          <w:sz w:val="24"/>
          <w:szCs w:val="24"/>
        </w:rPr>
        <w:t>.</w:t>
      </w:r>
    </w:p>
    <w:p w:rsidR="003944B9" w:rsidRPr="00884379" w:rsidRDefault="003944B9" w:rsidP="00884379">
      <w:pPr>
        <w:tabs>
          <w:tab w:val="num" w:pos="1134"/>
          <w:tab w:val="num" w:pos="1276"/>
        </w:tabs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13DC8" w:rsidRPr="00884379" w:rsidRDefault="00B332DF" w:rsidP="00884379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 xml:space="preserve">В целях </w:t>
      </w:r>
      <w:r w:rsidR="00246653" w:rsidRPr="00884379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Pr="00884379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884379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884379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234875" w:rsidRPr="00884379">
        <w:rPr>
          <w:rFonts w:ascii="Times New Roman" w:hAnsi="Times New Roman"/>
          <w:i/>
          <w:sz w:val="24"/>
          <w:szCs w:val="24"/>
          <w:lang w:eastAsia="ru-RU"/>
        </w:rPr>
        <w:t>государственный налоговый инспектор</w:t>
      </w:r>
      <w:r w:rsidR="00234875" w:rsidRPr="00884379">
        <w:rPr>
          <w:rFonts w:ascii="Times New Roman" w:hAnsi="Times New Roman"/>
          <w:sz w:val="24"/>
          <w:szCs w:val="24"/>
          <w:lang w:eastAsia="ru-RU"/>
        </w:rPr>
        <w:t xml:space="preserve"> имеет право</w:t>
      </w:r>
      <w:r w:rsidR="00EB0D78" w:rsidRPr="00884379">
        <w:rPr>
          <w:rFonts w:ascii="Times New Roman" w:hAnsi="Times New Roman"/>
          <w:sz w:val="24"/>
          <w:szCs w:val="24"/>
          <w:lang w:eastAsia="ru-RU"/>
        </w:rPr>
        <w:t xml:space="preserve"> на</w:t>
      </w:r>
      <w:r w:rsidR="00234875" w:rsidRPr="00884379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97056B" w:rsidRPr="00884379" w:rsidRDefault="0097056B" w:rsidP="00884379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A310AD" w:rsidRPr="00884379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eastAsia="Calibri" w:hAnsi="Times New Roman"/>
          <w:sz w:val="24"/>
          <w:szCs w:val="24"/>
        </w:rPr>
        <w:t>- запрашивать и получать</w:t>
      </w:r>
      <w:r w:rsidRPr="00884379">
        <w:rPr>
          <w:rFonts w:ascii="Times New Roman" w:hAnsi="Times New Roman"/>
          <w:sz w:val="24"/>
          <w:szCs w:val="24"/>
        </w:rPr>
        <w:t xml:space="preserve"> в установленном порядке необходимые материалы по вопросам, относящимся к компетенции отдела;</w:t>
      </w:r>
    </w:p>
    <w:p w:rsidR="00A310AD" w:rsidRPr="00884379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A310AD" w:rsidRPr="00884379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на защиту своих персональных данных;</w:t>
      </w:r>
    </w:p>
    <w:p w:rsidR="00A310AD" w:rsidRPr="00884379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A310AD" w:rsidRPr="00884379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310AD" w:rsidRPr="00884379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 xml:space="preserve"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884379">
        <w:rPr>
          <w:rFonts w:ascii="Times New Roman" w:hAnsi="Times New Roman"/>
          <w:sz w:val="24"/>
          <w:szCs w:val="24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310AD" w:rsidRPr="00884379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A310AD" w:rsidRPr="00884379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310AD" w:rsidRPr="00884379" w:rsidRDefault="00A310AD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A310AD" w:rsidRPr="00884379" w:rsidRDefault="00A310AD" w:rsidP="00884379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C201CE" w:rsidRPr="00884379" w:rsidRDefault="00E87BA5" w:rsidP="00884379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i/>
          <w:sz w:val="24"/>
          <w:szCs w:val="24"/>
        </w:rPr>
        <w:t>Г</w:t>
      </w:r>
      <w:r w:rsidR="00F13DC8" w:rsidRPr="00884379">
        <w:rPr>
          <w:rFonts w:ascii="Times New Roman" w:hAnsi="Times New Roman"/>
          <w:i/>
          <w:sz w:val="24"/>
          <w:szCs w:val="24"/>
        </w:rPr>
        <w:t>осударственный налоговый инспектор</w:t>
      </w:r>
      <w:r w:rsidR="00F13DC8" w:rsidRPr="00884379">
        <w:rPr>
          <w:rFonts w:ascii="Times New Roman" w:hAnsi="Times New Roman"/>
          <w:sz w:val="24"/>
          <w:szCs w:val="24"/>
        </w:rPr>
        <w:t xml:space="preserve"> </w:t>
      </w:r>
      <w:r w:rsidR="00405C5D" w:rsidRPr="00884379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884379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884379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3" w:history="1">
        <w:r w:rsidR="00405C5D" w:rsidRPr="00884379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884379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884379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884379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884379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884379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88437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884379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884379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884379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884379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884379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884379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88437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67045" w:rsidRPr="00884379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 xml:space="preserve">во исполнение обязанностей, возложенных настоящей должностной инструкцией, </w:t>
      </w:r>
      <w:r w:rsidR="0016384E" w:rsidRPr="00884379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="0016384E" w:rsidRPr="00884379">
        <w:rPr>
          <w:rFonts w:ascii="Times New Roman" w:hAnsi="Times New Roman"/>
          <w:sz w:val="24"/>
          <w:szCs w:val="24"/>
        </w:rPr>
        <w:t xml:space="preserve"> </w:t>
      </w:r>
      <w:r w:rsidR="00D02DB3" w:rsidRPr="00884379">
        <w:rPr>
          <w:rFonts w:ascii="Times New Roman" w:hAnsi="Times New Roman"/>
          <w:sz w:val="24"/>
          <w:szCs w:val="24"/>
        </w:rPr>
        <w:t>обязан</w:t>
      </w:r>
      <w:r w:rsidRPr="00884379">
        <w:rPr>
          <w:rFonts w:ascii="Times New Roman" w:hAnsi="Times New Roman"/>
          <w:sz w:val="24"/>
          <w:szCs w:val="24"/>
        </w:rPr>
        <w:t xml:space="preserve"> пользоваться программным продуктом «Система ЭОД местного уровня», «АИС Налог – 3», другими программными обеспечениями, необходимыми для обеспечения функций отдела;</w:t>
      </w:r>
    </w:p>
    <w:p w:rsidR="00967045" w:rsidRPr="00884379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проведение контрольных мероприятий, направленных на устранению расхождений, выявленных в рамках проведения КНП;</w:t>
      </w:r>
    </w:p>
    <w:p w:rsidR="00967045" w:rsidRPr="00884379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 xml:space="preserve"> проведение мероприятий по поступающим запросам других налоговых органов о выявленных расхождениях, направление ответов на запросы в установленные сроки;</w:t>
      </w:r>
    </w:p>
    <w:p w:rsidR="00967045" w:rsidRPr="00884379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 xml:space="preserve">поиск потенциальных выгодоприобретателей на основании полученной информации, направление информационных писем в налоговые инспекции по месту постановки на учет выгодоприобретателей либо в УФНС России по Приморскому краю; </w:t>
      </w:r>
    </w:p>
    <w:p w:rsidR="00967045" w:rsidRPr="00884379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 xml:space="preserve">передача материалов по проведенным мероприятиям налогового контроля в территориальные налоговые органы по месту учета выгодоприобретателя; </w:t>
      </w:r>
    </w:p>
    <w:p w:rsidR="00967045" w:rsidRPr="00884379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своевременно составляет протоколы об административных правонарушениях, в порядке и сроки, установленные Кодексом об административных правонарушениях;</w:t>
      </w:r>
    </w:p>
    <w:p w:rsidR="00967045" w:rsidRPr="00884379" w:rsidRDefault="00967045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соблюдать требования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967045" w:rsidRPr="00884379" w:rsidRDefault="00967045" w:rsidP="00884379">
      <w:pPr>
        <w:pStyle w:val="a8"/>
        <w:tabs>
          <w:tab w:val="left" w:pos="142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обеспечивает сохранность документов, в том числе служебного удостоверения;</w:t>
      </w:r>
    </w:p>
    <w:p w:rsidR="00967045" w:rsidRPr="00884379" w:rsidRDefault="00967045" w:rsidP="00884379">
      <w:pPr>
        <w:pStyle w:val="a8"/>
        <w:tabs>
          <w:tab w:val="left" w:pos="142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выполняет другие поручения и распоряжения начальника (заместителя) отдела в пределах функций, возложенных на отдел.</w:t>
      </w:r>
    </w:p>
    <w:p w:rsidR="00167FBB" w:rsidRPr="00884379" w:rsidRDefault="00E87BA5" w:rsidP="00884379">
      <w:pPr>
        <w:pStyle w:val="ConsPlusNormal"/>
        <w:numPr>
          <w:ilvl w:val="0"/>
          <w:numId w:val="9"/>
        </w:numPr>
        <w:spacing w:before="2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i/>
          <w:sz w:val="24"/>
          <w:szCs w:val="24"/>
        </w:rPr>
        <w:t>Г</w:t>
      </w:r>
      <w:r w:rsidR="00167FBB" w:rsidRPr="00884379">
        <w:rPr>
          <w:rFonts w:ascii="Times New Roman" w:hAnsi="Times New Roman" w:cs="Times New Roman"/>
          <w:i/>
          <w:sz w:val="24"/>
          <w:szCs w:val="24"/>
        </w:rPr>
        <w:t>осударственный налоговый инспектор</w:t>
      </w:r>
      <w:r w:rsidR="00167FBB" w:rsidRPr="0088437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</w:t>
      </w:r>
      <w:r w:rsidR="000D0E78" w:rsidRPr="00884379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8843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010E" w:rsidRPr="00884379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отдел камеральных проверок №1, заданий, приказов, распоряжений и указаний вышестоящих в порядке подчиненности руководителей, за исключением незаконных;</w:t>
      </w:r>
    </w:p>
    <w:p w:rsidR="000E010E" w:rsidRPr="00884379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0E010E" w:rsidRPr="00884379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010E" w:rsidRPr="00884379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lastRenderedPageBreak/>
        <w:t>- за действие или бездействие, приведшее к нарушению прав и законных интересов граждан;</w:t>
      </w:r>
    </w:p>
    <w:p w:rsidR="000E010E" w:rsidRPr="00884379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0E010E" w:rsidRPr="00884379" w:rsidRDefault="000E010E" w:rsidP="00884379">
      <w:pPr>
        <w:pStyle w:val="a8"/>
        <w:tabs>
          <w:tab w:val="left" w:pos="851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0E010E" w:rsidRPr="00884379" w:rsidRDefault="000E010E" w:rsidP="00884379">
      <w:pPr>
        <w:pStyle w:val="a8"/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E010E" w:rsidRPr="00884379" w:rsidRDefault="000E010E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4" w:anchor="P1" w:history="1">
        <w:r w:rsidRPr="00884379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884379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E54D75" w:rsidRPr="00884379" w:rsidRDefault="00E54D75" w:rsidP="00884379">
      <w:pPr>
        <w:overflowPunct/>
        <w:autoSpaceDE/>
        <w:autoSpaceDN/>
        <w:adjustRightInd/>
        <w:ind w:firstLine="851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3130B" w:rsidRPr="00884379" w:rsidRDefault="00405C5D" w:rsidP="00884379">
      <w:pPr>
        <w:pStyle w:val="a8"/>
        <w:numPr>
          <w:ilvl w:val="0"/>
          <w:numId w:val="11"/>
        </w:numPr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</w:p>
    <w:p w:rsidR="00405C5D" w:rsidRPr="00884379" w:rsidRDefault="0063130B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="00405C5D" w:rsidRPr="00884379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Pr="0088437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884379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E54D75" w:rsidRPr="00884379" w:rsidRDefault="00E54D75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884379" w:rsidRDefault="00405C5D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B6593B" w:rsidRPr="00884379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="00B6593B" w:rsidRPr="008843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4379">
        <w:rPr>
          <w:rFonts w:ascii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A794F" w:rsidRPr="00884379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97056B" w:rsidRPr="00884379" w:rsidRDefault="0097056B" w:rsidP="00884379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97056B" w:rsidRPr="00884379" w:rsidRDefault="0097056B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возникающим при рассмотрении заявлений, предложений, жалоб граждан и юридических лиц;</w:t>
      </w:r>
    </w:p>
    <w:p w:rsidR="0097056B" w:rsidRPr="00884379" w:rsidRDefault="0097056B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97056B" w:rsidRPr="00884379" w:rsidRDefault="0097056B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иным вопросам.</w:t>
      </w:r>
    </w:p>
    <w:p w:rsidR="004A5508" w:rsidRPr="00884379" w:rsidRDefault="004A5508" w:rsidP="00884379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D949C8" w:rsidRPr="00884379" w:rsidRDefault="00D949C8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Pr="00884379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Pr="00884379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88437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7056B" w:rsidRPr="00884379" w:rsidRDefault="0097056B" w:rsidP="00884379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>информирования налогоплательщиков по результатам контрольной деятельности налоговых органов;</w:t>
      </w:r>
    </w:p>
    <w:p w:rsidR="005F06BD" w:rsidRPr="00884379" w:rsidRDefault="005F06BD" w:rsidP="00884379">
      <w:pPr>
        <w:pStyle w:val="a8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5F06BD" w:rsidRPr="00884379" w:rsidRDefault="005F06BD" w:rsidP="00884379">
      <w:pPr>
        <w:pStyle w:val="a8"/>
        <w:tabs>
          <w:tab w:val="left" w:pos="18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</w:t>
      </w:r>
      <w:r w:rsidR="00D02DB3" w:rsidRPr="00884379">
        <w:rPr>
          <w:rFonts w:ascii="Times New Roman" w:hAnsi="Times New Roman"/>
          <w:sz w:val="24"/>
          <w:szCs w:val="24"/>
        </w:rPr>
        <w:t>административным регламентом</w:t>
      </w:r>
      <w:r w:rsidRPr="00884379">
        <w:rPr>
          <w:rFonts w:ascii="Times New Roman" w:hAnsi="Times New Roman"/>
          <w:sz w:val="24"/>
          <w:szCs w:val="24"/>
        </w:rPr>
        <w:t xml:space="preserve"> ФНС России и управления</w:t>
      </w:r>
    </w:p>
    <w:p w:rsidR="005F06BD" w:rsidRPr="00884379" w:rsidRDefault="005F06BD" w:rsidP="00884379">
      <w:pPr>
        <w:pStyle w:val="a8"/>
        <w:tabs>
          <w:tab w:val="left" w:pos="18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5F06BD" w:rsidRPr="00884379" w:rsidRDefault="005F06BD" w:rsidP="00884379">
      <w:pPr>
        <w:pStyle w:val="a8"/>
        <w:tabs>
          <w:tab w:val="left" w:pos="18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иным вопросам.</w:t>
      </w:r>
    </w:p>
    <w:p w:rsidR="00E54D75" w:rsidRPr="00884379" w:rsidRDefault="00E54D75" w:rsidP="00884379">
      <w:pPr>
        <w:pStyle w:val="a8"/>
        <w:shd w:val="clear" w:color="auto" w:fill="FFFFFF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color w:val="0070C0"/>
          <w:sz w:val="24"/>
          <w:szCs w:val="24"/>
        </w:rPr>
      </w:pPr>
    </w:p>
    <w:p w:rsidR="000B1FF2" w:rsidRPr="00884379" w:rsidRDefault="000B1FF2" w:rsidP="00884379">
      <w:pPr>
        <w:pStyle w:val="a8"/>
        <w:shd w:val="clear" w:color="auto" w:fill="FFFFFF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eastAsia="Calibri" w:hAnsi="Times New Roman"/>
          <w:color w:val="0070C0"/>
          <w:sz w:val="24"/>
          <w:szCs w:val="24"/>
        </w:rPr>
      </w:pPr>
    </w:p>
    <w:p w:rsidR="000C330F" w:rsidRPr="00884379" w:rsidRDefault="00405C5D" w:rsidP="00884379">
      <w:pPr>
        <w:pStyle w:val="a8"/>
        <w:numPr>
          <w:ilvl w:val="0"/>
          <w:numId w:val="11"/>
        </w:numPr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DA16CD" w:rsidRPr="00884379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</w:t>
      </w:r>
    </w:p>
    <w:p w:rsidR="000C330F" w:rsidRPr="00884379" w:rsidRDefault="00DA16CD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i/>
          <w:sz w:val="24"/>
          <w:szCs w:val="24"/>
          <w:lang w:eastAsia="ru-RU"/>
        </w:rPr>
        <w:t>налоговый инспектор</w:t>
      </w:r>
      <w:r w:rsidRPr="0088437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884379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88437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884379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884379" w:rsidRDefault="00405C5D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88437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84379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88437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84379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88437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884379">
        <w:rPr>
          <w:rFonts w:ascii="Times New Roman" w:hAnsi="Times New Roman"/>
          <w:b/>
          <w:i/>
          <w:sz w:val="24"/>
          <w:szCs w:val="24"/>
          <w:lang w:eastAsia="ru-RU"/>
        </w:rPr>
        <w:t>управленческих и иных решений</w:t>
      </w:r>
    </w:p>
    <w:p w:rsidR="007905D6" w:rsidRPr="00884379" w:rsidRDefault="007905D6" w:rsidP="00884379">
      <w:pPr>
        <w:pStyle w:val="a8"/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C31634" w:rsidRPr="00884379" w:rsidRDefault="00E87BA5" w:rsidP="00884379">
      <w:pPr>
        <w:pStyle w:val="a8"/>
        <w:numPr>
          <w:ilvl w:val="0"/>
          <w:numId w:val="9"/>
        </w:numPr>
        <w:overflowPunct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i/>
          <w:sz w:val="24"/>
          <w:szCs w:val="24"/>
        </w:rPr>
        <w:lastRenderedPageBreak/>
        <w:t>Г</w:t>
      </w:r>
      <w:r w:rsidR="005E179D" w:rsidRPr="00884379">
        <w:rPr>
          <w:rFonts w:ascii="Times New Roman" w:hAnsi="Times New Roman"/>
          <w:i/>
          <w:sz w:val="24"/>
          <w:szCs w:val="24"/>
        </w:rPr>
        <w:t>осударственный налоговый инспектор</w:t>
      </w:r>
      <w:r w:rsidR="005E179D" w:rsidRPr="00884379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405C5D" w:rsidRPr="00884379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884379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056FCE" w:rsidRPr="00884379" w:rsidRDefault="00056FCE" w:rsidP="00884379">
      <w:pPr>
        <w:pStyle w:val="a8"/>
        <w:tabs>
          <w:tab w:val="left" w:pos="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 xml:space="preserve">- подготовка информации, информационных материалов по предмету деятельности отдела; </w:t>
      </w:r>
    </w:p>
    <w:p w:rsidR="00056FCE" w:rsidRPr="00884379" w:rsidRDefault="00056FCE" w:rsidP="00884379">
      <w:pPr>
        <w:pStyle w:val="a8"/>
        <w:tabs>
          <w:tab w:val="left" w:pos="0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</w:rPr>
        <w:t>- подготовка информации по предмету деятельности отдела по запросам вышестоящих организаций;</w:t>
      </w:r>
    </w:p>
    <w:p w:rsidR="00056FCE" w:rsidRPr="00884379" w:rsidRDefault="00056FCE" w:rsidP="00884379">
      <w:pPr>
        <w:pStyle w:val="ConsPlusNormal"/>
        <w:spacing w:after="24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sz w:val="24"/>
          <w:szCs w:val="24"/>
        </w:rPr>
        <w:t>- 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405C5D" w:rsidRPr="00884379" w:rsidRDefault="00E87BA5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i/>
          <w:sz w:val="24"/>
          <w:szCs w:val="24"/>
        </w:rPr>
        <w:t>Г</w:t>
      </w:r>
      <w:r w:rsidR="005E179D" w:rsidRPr="00884379">
        <w:rPr>
          <w:rFonts w:ascii="Times New Roman" w:hAnsi="Times New Roman"/>
          <w:i/>
          <w:sz w:val="24"/>
          <w:szCs w:val="24"/>
        </w:rPr>
        <w:t>осударственный налоговый инспектор</w:t>
      </w:r>
      <w:r w:rsidR="005E179D" w:rsidRPr="008843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884379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884379" w:rsidRDefault="00405C5D" w:rsidP="00884379">
      <w:pPr>
        <w:pStyle w:val="a8"/>
        <w:numPr>
          <w:ilvl w:val="0"/>
          <w:numId w:val="27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 xml:space="preserve">положений </w:t>
      </w:r>
      <w:r w:rsidRPr="00884379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884379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884379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884379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884379" w:rsidRDefault="00405C5D" w:rsidP="00884379">
      <w:pPr>
        <w:pStyle w:val="a8"/>
        <w:numPr>
          <w:ilvl w:val="0"/>
          <w:numId w:val="27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884379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884379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884379" w:rsidRDefault="00405C5D" w:rsidP="00884379">
      <w:pPr>
        <w:pStyle w:val="a8"/>
        <w:numPr>
          <w:ilvl w:val="0"/>
          <w:numId w:val="27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884379" w:rsidRDefault="00405C5D" w:rsidP="00884379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884379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884379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884379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E54D75" w:rsidRPr="00884379" w:rsidRDefault="00E54D75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7798C" w:rsidRPr="00884379" w:rsidRDefault="00E3685E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884379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77798C" w:rsidRPr="00884379">
        <w:rPr>
          <w:rFonts w:ascii="Times New Roman" w:hAnsi="Times New Roman"/>
          <w:i/>
          <w:sz w:val="24"/>
          <w:szCs w:val="24"/>
        </w:rPr>
        <w:t>государственный налоговый инспектор</w:t>
      </w:r>
      <w:r w:rsidR="0077798C" w:rsidRPr="00884379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E54D75" w:rsidRPr="00884379" w:rsidRDefault="00E54D75" w:rsidP="00884379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884379" w:rsidRDefault="00405C5D" w:rsidP="00884379">
      <w:pPr>
        <w:pStyle w:val="a8"/>
        <w:numPr>
          <w:ilvl w:val="0"/>
          <w:numId w:val="11"/>
        </w:numPr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>Порядок служебного взаимодействия</w:t>
      </w:r>
    </w:p>
    <w:p w:rsidR="00D02DB3" w:rsidRPr="00884379" w:rsidRDefault="00D02DB3" w:rsidP="00884379">
      <w:pPr>
        <w:pStyle w:val="a8"/>
        <w:overflowPunct/>
        <w:ind w:left="0" w:firstLine="851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72BB9" w:rsidRPr="00884379" w:rsidRDefault="00405C5D" w:rsidP="00884379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884379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272BB9" w:rsidRPr="00884379">
        <w:rPr>
          <w:rFonts w:ascii="Times New Roman" w:hAnsi="Times New Roman"/>
          <w:i/>
          <w:sz w:val="24"/>
          <w:szCs w:val="24"/>
        </w:rPr>
        <w:t>государственного налогового инспектора</w:t>
      </w:r>
      <w:r w:rsidR="00272BB9" w:rsidRPr="00884379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272BB9" w:rsidRPr="00884379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884379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="00272BB9" w:rsidRPr="00884379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884379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54D75" w:rsidRPr="00884379" w:rsidRDefault="00E54D75" w:rsidP="00884379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405C5D" w:rsidRPr="00884379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884379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Pr="00884379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7905D6" w:rsidRPr="00884379" w:rsidRDefault="007905D6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C31634" w:rsidRPr="00884379" w:rsidRDefault="00146090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sz w:val="24"/>
          <w:szCs w:val="24"/>
        </w:rPr>
        <w:t xml:space="preserve">18. </w:t>
      </w:r>
      <w:r w:rsidR="00C31634" w:rsidRPr="00884379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146090" w:rsidRPr="00884379" w:rsidRDefault="00C31634" w:rsidP="00884379">
      <w:pPr>
        <w:pStyle w:val="ConsPlusNormal"/>
        <w:numPr>
          <w:ilvl w:val="0"/>
          <w:numId w:val="28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sz w:val="24"/>
          <w:szCs w:val="24"/>
        </w:rPr>
        <w:t>информирование налогоплательщиков по результатам контрольной деятельности налоговых органов.</w:t>
      </w:r>
    </w:p>
    <w:p w:rsidR="007905D6" w:rsidRPr="00884379" w:rsidRDefault="007905D6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05C5D" w:rsidRPr="00884379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405C5D" w:rsidRPr="00884379" w:rsidRDefault="00405C5D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84379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7905D6" w:rsidRPr="00884379" w:rsidRDefault="007905D6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E54D75" w:rsidRPr="00884379" w:rsidRDefault="00E54D75" w:rsidP="00884379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B43ABB" w:rsidRPr="00884379" w:rsidRDefault="00B43ABB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sz w:val="24"/>
          <w:szCs w:val="24"/>
        </w:rPr>
        <w:lastRenderedPageBreak/>
        <w:t>19. Эффективность и результативность профессиональной служебной деятельности</w:t>
      </w:r>
      <w:r w:rsidRPr="00884379">
        <w:rPr>
          <w:rFonts w:ascii="Times New Roman" w:hAnsi="Times New Roman" w:cs="Times New Roman"/>
          <w:i/>
          <w:sz w:val="24"/>
          <w:szCs w:val="24"/>
        </w:rPr>
        <w:t xml:space="preserve"> государственного налогового инспектора</w:t>
      </w:r>
      <w:r w:rsidRPr="0088437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показателям):</w:t>
      </w:r>
    </w:p>
    <w:p w:rsidR="00C31634" w:rsidRPr="00884379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sz w:val="24"/>
          <w:szCs w:val="24"/>
        </w:rPr>
        <w:t xml:space="preserve">- </w:t>
      </w:r>
      <w:r w:rsidR="00C31634" w:rsidRPr="0088437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1634" w:rsidRPr="00884379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sz w:val="24"/>
          <w:szCs w:val="24"/>
        </w:rPr>
        <w:t xml:space="preserve">- </w:t>
      </w:r>
      <w:r w:rsidR="00C31634" w:rsidRPr="0088437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1634" w:rsidRPr="00884379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sz w:val="24"/>
          <w:szCs w:val="24"/>
        </w:rPr>
        <w:t xml:space="preserve">- </w:t>
      </w:r>
      <w:r w:rsidR="00C31634" w:rsidRPr="0088437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1634" w:rsidRPr="00884379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sz w:val="24"/>
          <w:szCs w:val="24"/>
        </w:rPr>
        <w:t xml:space="preserve">- </w:t>
      </w:r>
      <w:r w:rsidR="00C31634" w:rsidRPr="0088437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1634" w:rsidRPr="00884379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sz w:val="24"/>
          <w:szCs w:val="24"/>
        </w:rPr>
        <w:t xml:space="preserve">- </w:t>
      </w:r>
      <w:r w:rsidR="00C31634" w:rsidRPr="0088437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31634" w:rsidRPr="00884379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sz w:val="24"/>
          <w:szCs w:val="24"/>
        </w:rPr>
        <w:t xml:space="preserve">- </w:t>
      </w:r>
      <w:r w:rsidR="00C31634" w:rsidRPr="0088437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1634" w:rsidRPr="00884379" w:rsidRDefault="00884379" w:rsidP="0088437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4379">
        <w:rPr>
          <w:rFonts w:ascii="Times New Roman" w:hAnsi="Times New Roman" w:cs="Times New Roman"/>
          <w:sz w:val="24"/>
          <w:szCs w:val="24"/>
        </w:rPr>
        <w:t xml:space="preserve">- </w:t>
      </w:r>
      <w:r w:rsidR="00C31634" w:rsidRPr="0088437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87BA5" w:rsidRPr="008351F2" w:rsidRDefault="00E87BA5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7BA5" w:rsidRPr="008351F2" w:rsidRDefault="00E87BA5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47AD1" w:rsidRPr="008351F2" w:rsidRDefault="00047AD1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47AD1" w:rsidRPr="008351F2" w:rsidRDefault="00047AD1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8351F2" w:rsidRPr="008351F2" w:rsidRDefault="008351F2" w:rsidP="008351F2">
      <w:pPr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351F2" w:rsidRPr="008351F2" w:rsidRDefault="008351F2" w:rsidP="008351F2">
      <w:pPr>
        <w:jc w:val="both"/>
        <w:rPr>
          <w:rFonts w:ascii="Times New Roman" w:hAnsi="Times New Roman"/>
          <w:sz w:val="24"/>
          <w:szCs w:val="24"/>
        </w:rPr>
      </w:pPr>
      <w:r w:rsidRPr="008351F2">
        <w:rPr>
          <w:rFonts w:ascii="Times New Roman" w:hAnsi="Times New Roman"/>
          <w:sz w:val="24"/>
          <w:szCs w:val="24"/>
        </w:rPr>
        <w:t>И.о. начальника отдела</w:t>
      </w:r>
    </w:p>
    <w:p w:rsidR="008351F2" w:rsidRPr="008351F2" w:rsidRDefault="008351F2" w:rsidP="008351F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Камеральных проверок № 1</w:t>
      </w:r>
      <w:r w:rsidRPr="008351F2">
        <w:rPr>
          <w:rFonts w:ascii="Times New Roman" w:hAnsi="Times New Roman"/>
          <w:sz w:val="24"/>
          <w:szCs w:val="24"/>
        </w:rPr>
        <w:t xml:space="preserve">                                         _________________         </w:t>
      </w:r>
      <w:r w:rsidRPr="008351F2">
        <w:rPr>
          <w:rFonts w:ascii="Times New Roman" w:hAnsi="Times New Roman"/>
          <w:sz w:val="24"/>
          <w:szCs w:val="24"/>
          <w:u w:val="single"/>
        </w:rPr>
        <w:t>О.В. Суворова</w:t>
      </w:r>
    </w:p>
    <w:p w:rsidR="007257A5" w:rsidRDefault="008351F2" w:rsidP="004A5007">
      <w:pPr>
        <w:jc w:val="both"/>
      </w:pPr>
      <w:r w:rsidRPr="008351F2">
        <w:rPr>
          <w:rFonts w:ascii="Times New Roman" w:hAnsi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</w:t>
      </w:r>
      <w:r w:rsidRPr="008351F2">
        <w:rPr>
          <w:rFonts w:ascii="Times New Roman" w:hAnsi="Times New Roman"/>
        </w:rPr>
        <w:t xml:space="preserve">             подпись         </w:t>
      </w:r>
      <w:r>
        <w:rPr>
          <w:rFonts w:ascii="Times New Roman" w:hAnsi="Times New Roman"/>
        </w:rPr>
        <w:t xml:space="preserve">         </w:t>
      </w:r>
      <w:r w:rsidRPr="008351F2">
        <w:rPr>
          <w:rFonts w:ascii="Times New Roman" w:hAnsi="Times New Roman"/>
        </w:rPr>
        <w:t xml:space="preserve">            Ф.И.О.</w:t>
      </w:r>
    </w:p>
    <w:sectPr w:rsidR="007257A5" w:rsidSect="00085005">
      <w:headerReference w:type="default" r:id="rId17"/>
      <w:pgSz w:w="11906" w:h="16838"/>
      <w:pgMar w:top="624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F4D" w:rsidRDefault="00C26F4D" w:rsidP="00D65180">
      <w:r>
        <w:separator/>
      </w:r>
    </w:p>
  </w:endnote>
  <w:endnote w:type="continuationSeparator" w:id="0">
    <w:p w:rsidR="00C26F4D" w:rsidRDefault="00C26F4D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F4D" w:rsidRDefault="00C26F4D" w:rsidP="00D65180">
      <w:r>
        <w:separator/>
      </w:r>
    </w:p>
  </w:footnote>
  <w:footnote w:type="continuationSeparator" w:id="0">
    <w:p w:rsidR="00C26F4D" w:rsidRDefault="00C26F4D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C26F4D" w:rsidRPr="00D31EB5" w:rsidRDefault="00C26F4D">
        <w:pPr>
          <w:pStyle w:val="a3"/>
          <w:jc w:val="center"/>
        </w:pPr>
        <w:r w:rsidRPr="00D31EB5">
          <w:rPr>
            <w:rFonts w:ascii="Times New Roman" w:hAnsi="Times New Roman"/>
          </w:rPr>
          <w:fldChar w:fldCharType="begin"/>
        </w:r>
        <w:r w:rsidRPr="00D31EB5">
          <w:rPr>
            <w:rFonts w:ascii="Times New Roman" w:hAnsi="Times New Roman"/>
          </w:rPr>
          <w:instrText xml:space="preserve"> PAGE   \* MERGEFORMAT </w:instrText>
        </w:r>
        <w:r w:rsidRPr="00D31EB5">
          <w:rPr>
            <w:rFonts w:ascii="Times New Roman" w:hAnsi="Times New Roman"/>
          </w:rPr>
          <w:fldChar w:fldCharType="separate"/>
        </w:r>
        <w:r w:rsidR="00700082">
          <w:rPr>
            <w:rFonts w:ascii="Times New Roman" w:hAnsi="Times New Roman"/>
            <w:noProof/>
          </w:rPr>
          <w:t>10</w:t>
        </w:r>
        <w:r w:rsidRPr="00D31EB5">
          <w:rPr>
            <w:rFonts w:ascii="Times New Roman" w:hAnsi="Times New Roman"/>
          </w:rPr>
          <w:fldChar w:fldCharType="end"/>
        </w:r>
      </w:p>
    </w:sdtContent>
  </w:sdt>
  <w:p w:rsidR="00C26F4D" w:rsidRDefault="00C26F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59308E7"/>
    <w:multiLevelType w:val="multilevel"/>
    <w:tmpl w:val="65829212"/>
    <w:lvl w:ilvl="0">
      <w:start w:val="6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">
    <w:nsid w:val="070C007D"/>
    <w:multiLevelType w:val="multilevel"/>
    <w:tmpl w:val="BEBCE932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0205B"/>
    <w:multiLevelType w:val="hybridMultilevel"/>
    <w:tmpl w:val="D3AE669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8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0">
    <w:nsid w:val="1CC14ADF"/>
    <w:multiLevelType w:val="multilevel"/>
    <w:tmpl w:val="0EEA8436"/>
    <w:lvl w:ilvl="0">
      <w:start w:val="6"/>
      <w:numFmt w:val="decimal"/>
      <w:lvlText w:val="%1."/>
      <w:lvlJc w:val="left"/>
      <w:pPr>
        <w:ind w:left="864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00" w:hanging="2160"/>
      </w:pPr>
      <w:rPr>
        <w:rFonts w:hint="default"/>
      </w:rPr>
    </w:lvl>
  </w:abstractNum>
  <w:abstractNum w:abstractNumId="11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6E305FD"/>
    <w:multiLevelType w:val="hybridMultilevel"/>
    <w:tmpl w:val="E61098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353E0A"/>
    <w:multiLevelType w:val="hybridMultilevel"/>
    <w:tmpl w:val="78E0C994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4F5A6C91"/>
    <w:multiLevelType w:val="multilevel"/>
    <w:tmpl w:val="B3C8B104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2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3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5">
    <w:nsid w:val="592A5A08"/>
    <w:multiLevelType w:val="multilevel"/>
    <w:tmpl w:val="03CC257A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6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26916CE"/>
    <w:multiLevelType w:val="multilevel"/>
    <w:tmpl w:val="86AE23F8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b w:val="0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9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7B76436C"/>
    <w:multiLevelType w:val="multilevel"/>
    <w:tmpl w:val="8938A1D0"/>
    <w:lvl w:ilvl="0">
      <w:start w:val="6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4" w:hanging="468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8" w:hanging="144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17"/>
  </w:num>
  <w:num w:numId="4">
    <w:abstractNumId w:val="3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28"/>
  </w:num>
  <w:num w:numId="10">
    <w:abstractNumId w:val="16"/>
  </w:num>
  <w:num w:numId="11">
    <w:abstractNumId w:val="6"/>
  </w:num>
  <w:num w:numId="12">
    <w:abstractNumId w:val="24"/>
  </w:num>
  <w:num w:numId="13">
    <w:abstractNumId w:val="11"/>
  </w:num>
  <w:num w:numId="14">
    <w:abstractNumId w:val="20"/>
  </w:num>
  <w:num w:numId="15">
    <w:abstractNumId w:val="29"/>
  </w:num>
  <w:num w:numId="16">
    <w:abstractNumId w:val="5"/>
  </w:num>
  <w:num w:numId="17">
    <w:abstractNumId w:val="26"/>
  </w:num>
  <w:num w:numId="18">
    <w:abstractNumId w:val="7"/>
  </w:num>
  <w:num w:numId="19">
    <w:abstractNumId w:val="27"/>
  </w:num>
  <w:num w:numId="20">
    <w:abstractNumId w:val="0"/>
  </w:num>
  <w:num w:numId="21">
    <w:abstractNumId w:val="19"/>
  </w:num>
  <w:num w:numId="22">
    <w:abstractNumId w:val="10"/>
  </w:num>
  <w:num w:numId="23">
    <w:abstractNumId w:val="25"/>
  </w:num>
  <w:num w:numId="24">
    <w:abstractNumId w:val="14"/>
  </w:num>
  <w:num w:numId="25">
    <w:abstractNumId w:val="1"/>
  </w:num>
  <w:num w:numId="26">
    <w:abstractNumId w:val="21"/>
  </w:num>
  <w:num w:numId="27">
    <w:abstractNumId w:val="23"/>
  </w:num>
  <w:num w:numId="28">
    <w:abstractNumId w:val="22"/>
  </w:num>
  <w:num w:numId="29">
    <w:abstractNumId w:val="2"/>
  </w:num>
  <w:num w:numId="30">
    <w:abstractNumId w:val="30"/>
  </w:num>
  <w:num w:numId="31">
    <w:abstractNumId w:val="13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40CDF"/>
    <w:rsid w:val="00047AD1"/>
    <w:rsid w:val="00056FCE"/>
    <w:rsid w:val="00070FFF"/>
    <w:rsid w:val="00085005"/>
    <w:rsid w:val="000A4232"/>
    <w:rsid w:val="000B1FF2"/>
    <w:rsid w:val="000B7351"/>
    <w:rsid w:val="000B7DDA"/>
    <w:rsid w:val="000C330F"/>
    <w:rsid w:val="000D0E78"/>
    <w:rsid w:val="000D731F"/>
    <w:rsid w:val="000E010E"/>
    <w:rsid w:val="00111A4C"/>
    <w:rsid w:val="0013160B"/>
    <w:rsid w:val="00136A59"/>
    <w:rsid w:val="00146090"/>
    <w:rsid w:val="00151789"/>
    <w:rsid w:val="00153C63"/>
    <w:rsid w:val="00162BC3"/>
    <w:rsid w:val="0016384E"/>
    <w:rsid w:val="00167FBB"/>
    <w:rsid w:val="00171885"/>
    <w:rsid w:val="0017460A"/>
    <w:rsid w:val="001934AC"/>
    <w:rsid w:val="001952A1"/>
    <w:rsid w:val="00195C41"/>
    <w:rsid w:val="001A2404"/>
    <w:rsid w:val="001A520B"/>
    <w:rsid w:val="001A794F"/>
    <w:rsid w:val="001C7CAC"/>
    <w:rsid w:val="001D6B21"/>
    <w:rsid w:val="001E1906"/>
    <w:rsid w:val="001E5BE8"/>
    <w:rsid w:val="001F5546"/>
    <w:rsid w:val="00214DD3"/>
    <w:rsid w:val="00215E3A"/>
    <w:rsid w:val="00230EA2"/>
    <w:rsid w:val="00234875"/>
    <w:rsid w:val="00246653"/>
    <w:rsid w:val="002512F5"/>
    <w:rsid w:val="002643EB"/>
    <w:rsid w:val="00264CAB"/>
    <w:rsid w:val="00272BB9"/>
    <w:rsid w:val="00273412"/>
    <w:rsid w:val="00277BF3"/>
    <w:rsid w:val="0028038E"/>
    <w:rsid w:val="002845F1"/>
    <w:rsid w:val="002C189D"/>
    <w:rsid w:val="002C337C"/>
    <w:rsid w:val="002C511A"/>
    <w:rsid w:val="002F03EC"/>
    <w:rsid w:val="002F4651"/>
    <w:rsid w:val="002F4753"/>
    <w:rsid w:val="00300339"/>
    <w:rsid w:val="00302478"/>
    <w:rsid w:val="00350DAF"/>
    <w:rsid w:val="0036164C"/>
    <w:rsid w:val="00365708"/>
    <w:rsid w:val="0037241A"/>
    <w:rsid w:val="003944B9"/>
    <w:rsid w:val="003A421A"/>
    <w:rsid w:val="003A6A43"/>
    <w:rsid w:val="003B17CE"/>
    <w:rsid w:val="003D433E"/>
    <w:rsid w:val="003E42E1"/>
    <w:rsid w:val="003E47B3"/>
    <w:rsid w:val="004000A5"/>
    <w:rsid w:val="004021A1"/>
    <w:rsid w:val="00403536"/>
    <w:rsid w:val="00405C5D"/>
    <w:rsid w:val="00406306"/>
    <w:rsid w:val="00421623"/>
    <w:rsid w:val="0042407A"/>
    <w:rsid w:val="00427A4D"/>
    <w:rsid w:val="00437B95"/>
    <w:rsid w:val="00452137"/>
    <w:rsid w:val="00453E0A"/>
    <w:rsid w:val="00453F84"/>
    <w:rsid w:val="00460BB5"/>
    <w:rsid w:val="00462EBF"/>
    <w:rsid w:val="004A5007"/>
    <w:rsid w:val="004A5508"/>
    <w:rsid w:val="004C2081"/>
    <w:rsid w:val="004C40D7"/>
    <w:rsid w:val="004E6F9D"/>
    <w:rsid w:val="004E6FFC"/>
    <w:rsid w:val="004F20BC"/>
    <w:rsid w:val="004F6DE3"/>
    <w:rsid w:val="0053623B"/>
    <w:rsid w:val="00546CD4"/>
    <w:rsid w:val="005532DC"/>
    <w:rsid w:val="00557BE0"/>
    <w:rsid w:val="005816ED"/>
    <w:rsid w:val="00583AB0"/>
    <w:rsid w:val="005A4DFD"/>
    <w:rsid w:val="005C0381"/>
    <w:rsid w:val="005C2583"/>
    <w:rsid w:val="005C3F01"/>
    <w:rsid w:val="005D6674"/>
    <w:rsid w:val="005E179D"/>
    <w:rsid w:val="005E1F65"/>
    <w:rsid w:val="005E60F9"/>
    <w:rsid w:val="005E7341"/>
    <w:rsid w:val="005F06BD"/>
    <w:rsid w:val="005F5629"/>
    <w:rsid w:val="005F6BBB"/>
    <w:rsid w:val="0060107F"/>
    <w:rsid w:val="00614341"/>
    <w:rsid w:val="006269B8"/>
    <w:rsid w:val="00627E34"/>
    <w:rsid w:val="0063071F"/>
    <w:rsid w:val="0063130B"/>
    <w:rsid w:val="006345CF"/>
    <w:rsid w:val="006415B0"/>
    <w:rsid w:val="006531BA"/>
    <w:rsid w:val="00653FAC"/>
    <w:rsid w:val="00656001"/>
    <w:rsid w:val="00657B4C"/>
    <w:rsid w:val="006674FC"/>
    <w:rsid w:val="00677EF2"/>
    <w:rsid w:val="006A36D0"/>
    <w:rsid w:val="006A75FC"/>
    <w:rsid w:val="006D251A"/>
    <w:rsid w:val="006D5ED8"/>
    <w:rsid w:val="006D60E2"/>
    <w:rsid w:val="00700082"/>
    <w:rsid w:val="007020BF"/>
    <w:rsid w:val="00702BDB"/>
    <w:rsid w:val="00707B90"/>
    <w:rsid w:val="00711A9C"/>
    <w:rsid w:val="007257A5"/>
    <w:rsid w:val="00742E6C"/>
    <w:rsid w:val="00762526"/>
    <w:rsid w:val="00763C0E"/>
    <w:rsid w:val="00767CC7"/>
    <w:rsid w:val="00770790"/>
    <w:rsid w:val="00775CD1"/>
    <w:rsid w:val="0077798C"/>
    <w:rsid w:val="00777E4F"/>
    <w:rsid w:val="007905D6"/>
    <w:rsid w:val="007A1904"/>
    <w:rsid w:val="007B0E9A"/>
    <w:rsid w:val="007B72A3"/>
    <w:rsid w:val="007F7D13"/>
    <w:rsid w:val="00805D21"/>
    <w:rsid w:val="008102B6"/>
    <w:rsid w:val="008229F5"/>
    <w:rsid w:val="008351F2"/>
    <w:rsid w:val="008354F3"/>
    <w:rsid w:val="0084479C"/>
    <w:rsid w:val="008536E7"/>
    <w:rsid w:val="00857453"/>
    <w:rsid w:val="00857AB8"/>
    <w:rsid w:val="00870958"/>
    <w:rsid w:val="008733FB"/>
    <w:rsid w:val="008813BC"/>
    <w:rsid w:val="00884379"/>
    <w:rsid w:val="0089523F"/>
    <w:rsid w:val="008A31C4"/>
    <w:rsid w:val="008B29AE"/>
    <w:rsid w:val="008B5ABB"/>
    <w:rsid w:val="008E445A"/>
    <w:rsid w:val="008F7580"/>
    <w:rsid w:val="008F7D34"/>
    <w:rsid w:val="009057EB"/>
    <w:rsid w:val="009143F2"/>
    <w:rsid w:val="00914C3F"/>
    <w:rsid w:val="0092225B"/>
    <w:rsid w:val="00954084"/>
    <w:rsid w:val="00967045"/>
    <w:rsid w:val="0097056B"/>
    <w:rsid w:val="009743F2"/>
    <w:rsid w:val="00974A95"/>
    <w:rsid w:val="00977188"/>
    <w:rsid w:val="00984DEF"/>
    <w:rsid w:val="00995CF7"/>
    <w:rsid w:val="009B4BC4"/>
    <w:rsid w:val="009C1319"/>
    <w:rsid w:val="009C193D"/>
    <w:rsid w:val="009D0AFD"/>
    <w:rsid w:val="009D4EAB"/>
    <w:rsid w:val="009D5058"/>
    <w:rsid w:val="009D5A8E"/>
    <w:rsid w:val="009F03DB"/>
    <w:rsid w:val="009F286A"/>
    <w:rsid w:val="00A009E1"/>
    <w:rsid w:val="00A310AD"/>
    <w:rsid w:val="00A41860"/>
    <w:rsid w:val="00A52479"/>
    <w:rsid w:val="00A932C0"/>
    <w:rsid w:val="00A97232"/>
    <w:rsid w:val="00AA5AA4"/>
    <w:rsid w:val="00AB0A03"/>
    <w:rsid w:val="00AB7FA9"/>
    <w:rsid w:val="00AD38C6"/>
    <w:rsid w:val="00AD6AA8"/>
    <w:rsid w:val="00B11D53"/>
    <w:rsid w:val="00B13E2D"/>
    <w:rsid w:val="00B21860"/>
    <w:rsid w:val="00B332DF"/>
    <w:rsid w:val="00B43ABB"/>
    <w:rsid w:val="00B506B8"/>
    <w:rsid w:val="00B6593B"/>
    <w:rsid w:val="00B75922"/>
    <w:rsid w:val="00B75C3A"/>
    <w:rsid w:val="00B9235F"/>
    <w:rsid w:val="00BB20A8"/>
    <w:rsid w:val="00BB394E"/>
    <w:rsid w:val="00BC0C8F"/>
    <w:rsid w:val="00BC3AAF"/>
    <w:rsid w:val="00BE6180"/>
    <w:rsid w:val="00BF402B"/>
    <w:rsid w:val="00C10B63"/>
    <w:rsid w:val="00C13E8C"/>
    <w:rsid w:val="00C201CE"/>
    <w:rsid w:val="00C26F4D"/>
    <w:rsid w:val="00C31634"/>
    <w:rsid w:val="00C56FD5"/>
    <w:rsid w:val="00C62939"/>
    <w:rsid w:val="00C64ACE"/>
    <w:rsid w:val="00C6515C"/>
    <w:rsid w:val="00C65F4E"/>
    <w:rsid w:val="00C87F1E"/>
    <w:rsid w:val="00CA5BAE"/>
    <w:rsid w:val="00CB5958"/>
    <w:rsid w:val="00CC2805"/>
    <w:rsid w:val="00CC5FB7"/>
    <w:rsid w:val="00CC6679"/>
    <w:rsid w:val="00CD1301"/>
    <w:rsid w:val="00CD2DB2"/>
    <w:rsid w:val="00D02DB3"/>
    <w:rsid w:val="00D134F2"/>
    <w:rsid w:val="00D31EB5"/>
    <w:rsid w:val="00D34CA6"/>
    <w:rsid w:val="00D451F3"/>
    <w:rsid w:val="00D50848"/>
    <w:rsid w:val="00D65180"/>
    <w:rsid w:val="00D66C2F"/>
    <w:rsid w:val="00D73A67"/>
    <w:rsid w:val="00D949C8"/>
    <w:rsid w:val="00DA16CD"/>
    <w:rsid w:val="00DD3F1C"/>
    <w:rsid w:val="00DE1886"/>
    <w:rsid w:val="00E0661F"/>
    <w:rsid w:val="00E3685E"/>
    <w:rsid w:val="00E5222B"/>
    <w:rsid w:val="00E54D75"/>
    <w:rsid w:val="00E60D7F"/>
    <w:rsid w:val="00E614B4"/>
    <w:rsid w:val="00E63339"/>
    <w:rsid w:val="00E645E6"/>
    <w:rsid w:val="00E77FDA"/>
    <w:rsid w:val="00E87BA5"/>
    <w:rsid w:val="00EA6980"/>
    <w:rsid w:val="00EB0D78"/>
    <w:rsid w:val="00EE3BD4"/>
    <w:rsid w:val="00F00B12"/>
    <w:rsid w:val="00F11257"/>
    <w:rsid w:val="00F13DC8"/>
    <w:rsid w:val="00F1514C"/>
    <w:rsid w:val="00F57E36"/>
    <w:rsid w:val="00F70E1E"/>
    <w:rsid w:val="00F727BC"/>
    <w:rsid w:val="00F7602F"/>
    <w:rsid w:val="00F77550"/>
    <w:rsid w:val="00FB02CD"/>
    <w:rsid w:val="00FB5C3F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39D73B4-84FB-42CE-A41D-12C9A895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857A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857AB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19F6AB70858961943D417C92FFFBECA25C4FFD196D60960UEuC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6F28AF2D6299742554468D3A53FAFC0B946EB20850CB134B8D1BCB28F0E1DD228DF3D096D60BU6uE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C8166-4E8A-4780-A4C6-2D98E96F0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7CF44528</Template>
  <TotalTime>17</TotalTime>
  <Pages>10</Pages>
  <Words>4840</Words>
  <Characters>27592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6</cp:revision>
  <cp:lastPrinted>2017-11-22T03:57:00Z</cp:lastPrinted>
  <dcterms:created xsi:type="dcterms:W3CDTF">2018-04-05T10:08:00Z</dcterms:created>
  <dcterms:modified xsi:type="dcterms:W3CDTF">2018-05-16T23:58:00Z</dcterms:modified>
</cp:coreProperties>
</file>